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EF43FF" w14:textId="275CFA4D" w:rsidR="007A5B38" w:rsidRPr="001B4FC6" w:rsidRDefault="007A5B38" w:rsidP="007A5B38">
      <w:pPr>
        <w:pStyle w:val="3GPPHeader"/>
        <w:rPr>
          <w:highlight w:val="yellow"/>
          <w:lang w:val="en-US"/>
        </w:rPr>
      </w:pPr>
      <w:bookmarkStart w:id="0" w:name="_Hlk489988649"/>
      <w:bookmarkStart w:id="1" w:name="_GoBack"/>
      <w:bookmarkEnd w:id="0"/>
      <w:bookmarkEnd w:id="1"/>
      <w:r w:rsidRPr="001B4FC6">
        <w:rPr>
          <w:lang w:val="en-US"/>
        </w:rPr>
        <w:t>3GPP TSG-RAN WG1 NR Ad Hoc #3</w:t>
      </w:r>
      <w:r w:rsidRPr="001B4FC6">
        <w:rPr>
          <w:lang w:val="en-US"/>
        </w:rPr>
        <w:tab/>
      </w:r>
      <w:r w:rsidR="00DE71C3" w:rsidRPr="00DE71C3">
        <w:rPr>
          <w:lang w:val="en-US"/>
        </w:rPr>
        <w:t>R1-1716350</w:t>
      </w:r>
    </w:p>
    <w:p w14:paraId="161050DA" w14:textId="77777777" w:rsidR="007A5B38" w:rsidRPr="001B4FC6" w:rsidRDefault="007A5B38" w:rsidP="007A5B38">
      <w:pPr>
        <w:pStyle w:val="3GPPHeader"/>
        <w:rPr>
          <w:lang w:val="en-US"/>
        </w:rPr>
      </w:pPr>
      <w:r w:rsidRPr="001B4FC6">
        <w:rPr>
          <w:lang w:val="en-US"/>
        </w:rPr>
        <w:t>Nagoya, Japan, 18th – 21st, September 2017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2D512989" w:rsidR="00E90E49" w:rsidRPr="00327997" w:rsidRDefault="003D3C45" w:rsidP="00327997">
      <w:pPr>
        <w:pStyle w:val="3GPPHeader"/>
      </w:pPr>
      <w:r w:rsidRPr="00327997">
        <w:t>Title:</w:t>
      </w:r>
      <w:r w:rsidR="00E90E49" w:rsidRPr="00327997">
        <w:tab/>
      </w:r>
      <w:r w:rsidR="00B5393D">
        <w:t xml:space="preserve">On </w:t>
      </w:r>
      <w:r w:rsidR="00277C7E">
        <w:t>beam indication, measurement, and reporting</w:t>
      </w:r>
    </w:p>
    <w:p w14:paraId="2D554DE3" w14:textId="4553B8D3" w:rsidR="00952A24" w:rsidRPr="00327997" w:rsidRDefault="00952A24" w:rsidP="00327997">
      <w:pPr>
        <w:pStyle w:val="3GPPHeader"/>
      </w:pPr>
      <w:r w:rsidRPr="00327997">
        <w:t>Agenda Item:</w:t>
      </w:r>
      <w:r w:rsidRPr="00327997">
        <w:tab/>
      </w:r>
      <w:r w:rsidR="007A5B38" w:rsidRPr="008A71AF">
        <w:t>6.2.</w:t>
      </w:r>
      <w:r w:rsidR="00B5393D" w:rsidRPr="008A71AF">
        <w:t>2.3</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602F956B" w:rsidR="00E90E49" w:rsidRDefault="007F75D5" w:rsidP="00CE0424">
      <w:pPr>
        <w:pStyle w:val="Heading1"/>
      </w:pPr>
      <w:r>
        <w:t>Introduction</w:t>
      </w:r>
    </w:p>
    <w:p w14:paraId="1C8412C6" w14:textId="60AB9B19" w:rsidR="005B6DD3" w:rsidRDefault="005B6DD3" w:rsidP="005B6DD3">
      <w:r>
        <w:t>In this cont</w:t>
      </w:r>
      <w:r w:rsidR="007748D4">
        <w:t xml:space="preserve">ribution we discuss remaining details for 3 topics related to beam </w:t>
      </w:r>
      <w:r w:rsidR="00DB46BF">
        <w:t>management</w:t>
      </w:r>
      <w:r w:rsidR="007748D4">
        <w:t>:</w:t>
      </w:r>
    </w:p>
    <w:p w14:paraId="3AEE3E79" w14:textId="0DD9FC8B" w:rsidR="007748D4" w:rsidRDefault="00277C7E" w:rsidP="007748D4">
      <w:pPr>
        <w:pStyle w:val="ListParagraph"/>
        <w:numPr>
          <w:ilvl w:val="0"/>
          <w:numId w:val="26"/>
        </w:numPr>
      </w:pPr>
      <w:r>
        <w:t xml:space="preserve">DL </w:t>
      </w:r>
      <w:r w:rsidR="00485753">
        <w:t>beam</w:t>
      </w:r>
      <w:r w:rsidR="002E5760">
        <w:t xml:space="preserve"> </w:t>
      </w:r>
      <w:r w:rsidR="007748D4">
        <w:t>indication</w:t>
      </w:r>
      <w:r w:rsidR="003B5496">
        <w:t xml:space="preserve"> for PDSCH and PDCCH</w:t>
      </w:r>
    </w:p>
    <w:p w14:paraId="4F3FB6EB" w14:textId="486D2A76" w:rsidR="00277C7E" w:rsidRDefault="00277C7E" w:rsidP="00277C7E">
      <w:pPr>
        <w:pStyle w:val="ListParagraph"/>
        <w:numPr>
          <w:ilvl w:val="0"/>
          <w:numId w:val="26"/>
        </w:numPr>
      </w:pPr>
      <w:r>
        <w:t>UL beam indication</w:t>
      </w:r>
    </w:p>
    <w:p w14:paraId="1F660A7C" w14:textId="4641901F" w:rsidR="005B6DD3" w:rsidRPr="00CE0424" w:rsidRDefault="007748D4" w:rsidP="00BF7642">
      <w:pPr>
        <w:pStyle w:val="ListParagraph"/>
        <w:numPr>
          <w:ilvl w:val="0"/>
          <w:numId w:val="26"/>
        </w:numPr>
      </w:pPr>
      <w:r>
        <w:t>Beam measurement and reporting</w:t>
      </w:r>
    </w:p>
    <w:p w14:paraId="5E6FC794" w14:textId="7A7A1E69" w:rsidR="00BF6992" w:rsidRDefault="00DB46BF" w:rsidP="00BF6992">
      <w:pPr>
        <w:pStyle w:val="Heading1"/>
      </w:pPr>
      <w:r>
        <w:t xml:space="preserve">DL </w:t>
      </w:r>
      <w:r w:rsidR="003B5496">
        <w:t>QCL</w:t>
      </w:r>
      <w:r w:rsidR="005B6DD3">
        <w:t xml:space="preserve"> Indication</w:t>
      </w:r>
      <w:r w:rsidR="003B5496">
        <w:t xml:space="preserve"> for PDSCH and PDCCH</w:t>
      </w:r>
    </w:p>
    <w:p w14:paraId="61EE8B20" w14:textId="4452395A" w:rsidR="00D13C9E" w:rsidRDefault="00D13C9E" w:rsidP="00D13C9E">
      <w:r>
        <w:t xml:space="preserve">In RAN1#90 (Prague), the following </w:t>
      </w:r>
      <w:r w:rsidR="00A0767D">
        <w:t>agreement</w:t>
      </w:r>
      <w:r>
        <w:t xml:space="preserve"> </w:t>
      </w:r>
      <w:r w:rsidR="00A0767D">
        <w:t>was</w:t>
      </w:r>
      <w:r>
        <w:t xml:space="preserve"> made related to DL beam indication for PDSCH:</w:t>
      </w:r>
    </w:p>
    <w:p w14:paraId="15A89BB3" w14:textId="45C1F397" w:rsidR="0091328D" w:rsidRDefault="0091328D" w:rsidP="00D13C9E">
      <w:r>
        <w:rPr>
          <w:noProof/>
          <w:lang w:val="en-US" w:eastAsia="en-US"/>
        </w:rPr>
        <mc:AlternateContent>
          <mc:Choice Requires="wps">
            <w:drawing>
              <wp:inline distT="0" distB="0" distL="0" distR="0" wp14:anchorId="131C6BD9" wp14:editId="44622C70">
                <wp:extent cx="5943600" cy="1543306"/>
                <wp:effectExtent l="0" t="0" r="12700" b="17145"/>
                <wp:docPr id="9" name="Text Box 9"/>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EC47C87" w14:textId="77777777" w:rsidR="00FA60C8" w:rsidRPr="00080193" w:rsidRDefault="00FA60C8" w:rsidP="0091328D">
                            <w:pPr>
                              <w:spacing w:after="0" w:line="259" w:lineRule="auto"/>
                              <w:rPr>
                                <w:rFonts w:eastAsia="MS Mincho"/>
                                <w:b/>
                                <w:u w:val="single"/>
                                <w:lang w:eastAsia="ja-JP"/>
                              </w:rPr>
                            </w:pPr>
                            <w:r>
                              <w:rPr>
                                <w:rFonts w:eastAsia="MS Mincho" w:hint="eastAsia"/>
                                <w:b/>
                                <w:highlight w:val="green"/>
                                <w:u w:val="single"/>
                                <w:lang w:eastAsia="ja-JP"/>
                              </w:rPr>
                              <w:t>Agreement #</w:t>
                            </w:r>
                            <w:r>
                              <w:rPr>
                                <w:rFonts w:eastAsia="MS Mincho"/>
                                <w:b/>
                                <w:highlight w:val="green"/>
                                <w:u w:val="single"/>
                                <w:lang w:eastAsia="ja-JP"/>
                              </w:rPr>
                              <w:t>1</w:t>
                            </w:r>
                            <w:r w:rsidRPr="00080193">
                              <w:rPr>
                                <w:rFonts w:eastAsia="MS Mincho" w:hint="eastAsia"/>
                                <w:b/>
                                <w:highlight w:val="green"/>
                                <w:u w:val="single"/>
                                <w:lang w:eastAsia="ja-JP"/>
                              </w:rPr>
                              <w:t>:</w:t>
                            </w:r>
                          </w:p>
                          <w:p w14:paraId="42EA2275" w14:textId="77777777" w:rsidR="00FA60C8" w:rsidRPr="00746A24" w:rsidRDefault="00FA60C8" w:rsidP="0091328D">
                            <w:pPr>
                              <w:numPr>
                                <w:ilvl w:val="0"/>
                                <w:numId w:val="16"/>
                              </w:numPr>
                              <w:overflowPunct/>
                              <w:autoSpaceDE/>
                              <w:autoSpaceDN/>
                              <w:adjustRightInd/>
                              <w:spacing w:after="0" w:line="259" w:lineRule="auto"/>
                              <w:jc w:val="left"/>
                              <w:textAlignment w:val="auto"/>
                            </w:pPr>
                            <w:r w:rsidRPr="00746A24">
                              <w:t xml:space="preserve">For the purposes of beam indication for at least NR unicast PDSCH, support an </w:t>
                            </w:r>
                            <w:r w:rsidRPr="006823C7">
                              <w:rPr>
                                <w:highlight w:val="yellow"/>
                              </w:rPr>
                              <w:t>N-bit indicator field in DCI</w:t>
                            </w:r>
                            <w:r w:rsidRPr="00746A24">
                              <w:t xml:space="preserve"> which provides a reference to a DL RS which is spatially QCL’d with at least one PDSCH DMRS port group</w:t>
                            </w:r>
                          </w:p>
                          <w:p w14:paraId="2B38AD0F" w14:textId="77777777" w:rsidR="00FA60C8" w:rsidRPr="00746A24" w:rsidRDefault="00FA60C8" w:rsidP="0091328D">
                            <w:pPr>
                              <w:numPr>
                                <w:ilvl w:val="1"/>
                                <w:numId w:val="16"/>
                              </w:numPr>
                              <w:overflowPunct/>
                              <w:autoSpaceDE/>
                              <w:autoSpaceDN/>
                              <w:adjustRightInd/>
                              <w:spacing w:after="0" w:line="259" w:lineRule="auto"/>
                              <w:jc w:val="left"/>
                              <w:textAlignment w:val="auto"/>
                            </w:pPr>
                            <w:r w:rsidRPr="00746A24">
                              <w:t xml:space="preserve">An indicator state is associated with at least one index of a DL RS (e.g., CRI, SSB Index) where each index of downlink RS can be associated with a given DL RS type,  e.g., aperiodic CSI-RS, periodic CSI-RS, semi-persistent CSI-RS, or SSB, </w:t>
                            </w:r>
                          </w:p>
                          <w:p w14:paraId="3853E806" w14:textId="77777777" w:rsidR="00FA60C8" w:rsidRPr="00746A24" w:rsidRDefault="00FA60C8" w:rsidP="0091328D">
                            <w:pPr>
                              <w:numPr>
                                <w:ilvl w:val="2"/>
                                <w:numId w:val="16"/>
                              </w:numPr>
                              <w:overflowPunct/>
                              <w:autoSpaceDE/>
                              <w:autoSpaceDN/>
                              <w:adjustRightInd/>
                              <w:spacing w:after="0" w:line="259" w:lineRule="auto"/>
                              <w:jc w:val="left"/>
                              <w:textAlignment w:val="auto"/>
                            </w:pPr>
                            <w:r w:rsidRPr="00746A24">
                              <w:t>Note: L1-RSRP reporting on SSB is not yet agreed</w:t>
                            </w:r>
                          </w:p>
                          <w:p w14:paraId="05F90447" w14:textId="77777777" w:rsidR="00FA60C8" w:rsidRPr="00746A24" w:rsidRDefault="00FA60C8" w:rsidP="0091328D">
                            <w:pPr>
                              <w:numPr>
                                <w:ilvl w:val="2"/>
                                <w:numId w:val="16"/>
                              </w:numPr>
                              <w:overflowPunct/>
                              <w:autoSpaceDE/>
                              <w:autoSpaceDN/>
                              <w:adjustRightInd/>
                              <w:spacing w:after="0" w:line="259" w:lineRule="auto"/>
                              <w:jc w:val="left"/>
                              <w:textAlignment w:val="auto"/>
                            </w:pPr>
                            <w:r w:rsidRPr="00746A24">
                              <w:t>Note: One possibility to determine DL CSI-RS type is through the resource setting ID, other options are not precluded</w:t>
                            </w:r>
                          </w:p>
                          <w:p w14:paraId="3D25BFF4" w14:textId="77777777" w:rsidR="00FA60C8" w:rsidRPr="00746A24" w:rsidRDefault="00FA60C8" w:rsidP="0091328D">
                            <w:pPr>
                              <w:numPr>
                                <w:ilvl w:val="1"/>
                                <w:numId w:val="16"/>
                              </w:numPr>
                              <w:overflowPunct/>
                              <w:autoSpaceDE/>
                              <w:autoSpaceDN/>
                              <w:adjustRightInd/>
                              <w:spacing w:after="0" w:line="259" w:lineRule="auto"/>
                              <w:jc w:val="left"/>
                              <w:textAlignment w:val="auto"/>
                            </w:pPr>
                            <w:r w:rsidRPr="00746A24">
                              <w:t>The value of N is FFS, but is at most [3] bits</w:t>
                            </w:r>
                          </w:p>
                          <w:p w14:paraId="6C41DB44" w14:textId="77777777" w:rsidR="00FA60C8" w:rsidRPr="00746A24" w:rsidRDefault="00FA60C8" w:rsidP="0091328D">
                            <w:pPr>
                              <w:numPr>
                                <w:ilvl w:val="1"/>
                                <w:numId w:val="16"/>
                              </w:numPr>
                              <w:overflowPunct/>
                              <w:autoSpaceDE/>
                              <w:autoSpaceDN/>
                              <w:adjustRightInd/>
                              <w:spacing w:after="0" w:line="259" w:lineRule="auto"/>
                              <w:jc w:val="left"/>
                              <w:textAlignment w:val="auto"/>
                            </w:pPr>
                            <w:r w:rsidRPr="00746A24">
                              <w:t>FFS: The case of more than one DMRS port group</w:t>
                            </w:r>
                          </w:p>
                          <w:p w14:paraId="3585A18F" w14:textId="77777777" w:rsidR="00FA60C8" w:rsidRPr="00746A24" w:rsidRDefault="00FA60C8" w:rsidP="0091328D">
                            <w:pPr>
                              <w:numPr>
                                <w:ilvl w:val="1"/>
                                <w:numId w:val="16"/>
                              </w:numPr>
                              <w:overflowPunct/>
                              <w:autoSpaceDE/>
                              <w:autoSpaceDN/>
                              <w:adjustRightInd/>
                              <w:spacing w:after="0" w:line="259" w:lineRule="auto"/>
                              <w:jc w:val="left"/>
                              <w:textAlignment w:val="auto"/>
                            </w:pPr>
                            <w:r w:rsidRPr="00746A24">
                              <w:t xml:space="preserve">FFS: Whether or not to indicate more than one beam indicator, NR strive to minimize the indicator overhead </w:t>
                            </w:r>
                          </w:p>
                          <w:p w14:paraId="6293CD7A" w14:textId="77777777" w:rsidR="00FA60C8" w:rsidRPr="00CA492E" w:rsidRDefault="00FA60C8" w:rsidP="0091328D">
                            <w:pPr>
                              <w:numPr>
                                <w:ilvl w:val="0"/>
                                <w:numId w:val="16"/>
                              </w:numPr>
                              <w:overflowPunct/>
                              <w:autoSpaceDE/>
                              <w:autoSpaceDN/>
                              <w:adjustRightInd/>
                              <w:spacing w:after="0" w:line="259" w:lineRule="auto"/>
                              <w:jc w:val="left"/>
                              <w:textAlignment w:val="auto"/>
                              <w:rPr>
                                <w:highlight w:val="yellow"/>
                              </w:rPr>
                            </w:pPr>
                            <w:r w:rsidRPr="00CA492E">
                              <w:rPr>
                                <w:highlight w:val="yellow"/>
                              </w:rPr>
                              <w:t xml:space="preserve">FFS: Signalling mechanism for the association of a DL RS index (e.g., CRI, SSB index) to an indicator state, e.g., </w:t>
                            </w:r>
                          </w:p>
                          <w:p w14:paraId="5B3EBC0D" w14:textId="77777777" w:rsidR="00FA60C8" w:rsidRPr="00CA492E" w:rsidRDefault="00FA60C8" w:rsidP="0091328D">
                            <w:pPr>
                              <w:numPr>
                                <w:ilvl w:val="1"/>
                                <w:numId w:val="16"/>
                              </w:numPr>
                              <w:overflowPunct/>
                              <w:autoSpaceDE/>
                              <w:autoSpaceDN/>
                              <w:adjustRightInd/>
                              <w:spacing w:after="0" w:line="259" w:lineRule="auto"/>
                              <w:jc w:val="left"/>
                              <w:textAlignment w:val="auto"/>
                              <w:rPr>
                                <w:highlight w:val="yellow"/>
                              </w:rPr>
                            </w:pPr>
                            <w:r w:rsidRPr="00CA492E">
                              <w:rPr>
                                <w:highlight w:val="yellow"/>
                              </w:rPr>
                              <w:t>The association is explicitly signaled to the UE</w:t>
                            </w:r>
                          </w:p>
                          <w:p w14:paraId="10C12CCC" w14:textId="77777777" w:rsidR="00FA60C8" w:rsidRPr="00CA492E" w:rsidRDefault="00FA60C8" w:rsidP="0091328D">
                            <w:pPr>
                              <w:numPr>
                                <w:ilvl w:val="1"/>
                                <w:numId w:val="16"/>
                              </w:numPr>
                              <w:overflowPunct/>
                              <w:autoSpaceDE/>
                              <w:autoSpaceDN/>
                              <w:adjustRightInd/>
                              <w:spacing w:after="0" w:line="259" w:lineRule="auto"/>
                              <w:jc w:val="left"/>
                              <w:textAlignment w:val="auto"/>
                              <w:rPr>
                                <w:highlight w:val="yellow"/>
                              </w:rPr>
                            </w:pPr>
                            <w:r w:rsidRPr="00CA492E">
                              <w:rPr>
                                <w:highlight w:val="yellow"/>
                              </w:rPr>
                              <w:t>The association is implicitly determined by the UE</w:t>
                            </w:r>
                          </w:p>
                          <w:p w14:paraId="5DE03B11" w14:textId="77777777" w:rsidR="00FA60C8" w:rsidRPr="00CA492E" w:rsidRDefault="00FA60C8" w:rsidP="0091328D">
                            <w:pPr>
                              <w:numPr>
                                <w:ilvl w:val="1"/>
                                <w:numId w:val="16"/>
                              </w:numPr>
                              <w:overflowPunct/>
                              <w:autoSpaceDE/>
                              <w:autoSpaceDN/>
                              <w:adjustRightInd/>
                              <w:spacing w:after="0" w:line="259" w:lineRule="auto"/>
                              <w:jc w:val="left"/>
                              <w:textAlignment w:val="auto"/>
                              <w:rPr>
                                <w:highlight w:val="yellow"/>
                              </w:rPr>
                            </w:pPr>
                            <w:r w:rsidRPr="00CA492E">
                              <w:rPr>
                                <w:highlight w:val="yellow"/>
                              </w:rPr>
                              <w:t>Combination of the above is not precluded</w:t>
                            </w:r>
                          </w:p>
                          <w:p w14:paraId="7E46D469" w14:textId="77777777" w:rsidR="00FA60C8" w:rsidRPr="00746A24" w:rsidRDefault="00FA60C8" w:rsidP="0091328D">
                            <w:pPr>
                              <w:numPr>
                                <w:ilvl w:val="0"/>
                                <w:numId w:val="16"/>
                              </w:numPr>
                              <w:overflowPunct/>
                              <w:autoSpaceDE/>
                              <w:autoSpaceDN/>
                              <w:adjustRightInd/>
                              <w:spacing w:after="0" w:line="259" w:lineRule="auto"/>
                              <w:jc w:val="left"/>
                              <w:textAlignment w:val="auto"/>
                            </w:pPr>
                            <w:r w:rsidRPr="00746A24">
                              <w:t>FFS: An indicator state may or may not also include other parameter(s), e.g., for PDSCH to RE mapping purposes analogous to PQI in LTE, other QCL parameters</w:t>
                            </w:r>
                          </w:p>
                          <w:p w14:paraId="7E4FCD28" w14:textId="77777777" w:rsidR="00FA60C8" w:rsidRPr="00746A24" w:rsidRDefault="00FA60C8" w:rsidP="0091328D">
                            <w:pPr>
                              <w:numPr>
                                <w:ilvl w:val="0"/>
                                <w:numId w:val="16"/>
                              </w:numPr>
                              <w:overflowPunct/>
                              <w:autoSpaceDE/>
                              <w:autoSpaceDN/>
                              <w:adjustRightInd/>
                              <w:spacing w:after="0" w:line="259" w:lineRule="auto"/>
                              <w:jc w:val="left"/>
                              <w:textAlignment w:val="auto"/>
                            </w:pPr>
                            <w:r w:rsidRPr="00746A24">
                              <w:t>FFS: Whether or not an indicator state may be associated with more than one DL RS index</w:t>
                            </w:r>
                          </w:p>
                          <w:p w14:paraId="2767794E" w14:textId="02BBAB3F" w:rsidR="00FA60C8" w:rsidRPr="0091328D" w:rsidRDefault="00FA60C8" w:rsidP="0091328D">
                            <w:pPr>
                              <w:numPr>
                                <w:ilvl w:val="0"/>
                                <w:numId w:val="16"/>
                              </w:numPr>
                              <w:overflowPunct/>
                              <w:autoSpaceDE/>
                              <w:autoSpaceDN/>
                              <w:adjustRightInd/>
                              <w:spacing w:after="0" w:line="259" w:lineRule="auto"/>
                              <w:jc w:val="left"/>
                              <w:textAlignment w:val="auto"/>
                              <w:rPr>
                                <w:highlight w:val="yellow"/>
                              </w:rPr>
                            </w:pPr>
                            <w:r w:rsidRPr="00CA492E">
                              <w:rPr>
                                <w:highlight w:val="yellow"/>
                              </w:rPr>
                              <w:t>FFS: PDCCH beam indication may or may not be based on the beam indication states for PDSCH</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131C6BD9" id="_x0000_t202" coordsize="21600,21600" o:spt="202" path="m,l,21600r21600,l21600,xe">
                <v:stroke joinstyle="miter"/>
                <v:path gradientshapeok="t" o:connecttype="rect"/>
              </v:shapetype>
              <v:shape id="Text Box 9"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n+YMKZQCAACzBQAADgAAAAAAAAAAAAAAAAAuAgAAZHJzL2Uyb0RvYy54bWxQ&#10;SwECLQAUAAYACAAAACEA5EsrVdwAAAAFAQAADwAAAAAAAAAAAAAAAADuBAAAZHJzL2Rvd25yZXYu&#10;eG1sUEsFBgAAAAAEAAQA8wAAAPcFAAAAAA==&#10;" fillcolor="white [3201]" strokeweight=".5pt">
                <v:textbox style="mso-fit-shape-to-text:t">
                  <w:txbxContent>
                    <w:p w14:paraId="2EC47C87" w14:textId="77777777" w:rsidR="00FA60C8" w:rsidRPr="00080193" w:rsidRDefault="00FA60C8" w:rsidP="0091328D">
                      <w:pPr>
                        <w:spacing w:after="0" w:line="259" w:lineRule="auto"/>
                        <w:rPr>
                          <w:rFonts w:eastAsia="MS Mincho"/>
                          <w:b/>
                          <w:u w:val="single"/>
                          <w:lang w:eastAsia="ja-JP"/>
                        </w:rPr>
                      </w:pPr>
                      <w:r>
                        <w:rPr>
                          <w:rFonts w:eastAsia="MS Mincho" w:hint="eastAsia"/>
                          <w:b/>
                          <w:highlight w:val="green"/>
                          <w:u w:val="single"/>
                          <w:lang w:eastAsia="ja-JP"/>
                        </w:rPr>
                        <w:t>Agreement #</w:t>
                      </w:r>
                      <w:r>
                        <w:rPr>
                          <w:rFonts w:eastAsia="MS Mincho"/>
                          <w:b/>
                          <w:highlight w:val="green"/>
                          <w:u w:val="single"/>
                          <w:lang w:eastAsia="ja-JP"/>
                        </w:rPr>
                        <w:t>1</w:t>
                      </w:r>
                      <w:r w:rsidRPr="00080193">
                        <w:rPr>
                          <w:rFonts w:eastAsia="MS Mincho" w:hint="eastAsia"/>
                          <w:b/>
                          <w:highlight w:val="green"/>
                          <w:u w:val="single"/>
                          <w:lang w:eastAsia="ja-JP"/>
                        </w:rPr>
                        <w:t>:</w:t>
                      </w:r>
                    </w:p>
                    <w:p w14:paraId="42EA2275" w14:textId="77777777" w:rsidR="00FA60C8" w:rsidRPr="00746A24" w:rsidRDefault="00FA60C8" w:rsidP="0091328D">
                      <w:pPr>
                        <w:numPr>
                          <w:ilvl w:val="0"/>
                          <w:numId w:val="16"/>
                        </w:numPr>
                        <w:overflowPunct/>
                        <w:autoSpaceDE/>
                        <w:autoSpaceDN/>
                        <w:adjustRightInd/>
                        <w:spacing w:after="0" w:line="259" w:lineRule="auto"/>
                        <w:jc w:val="left"/>
                        <w:textAlignment w:val="auto"/>
                      </w:pPr>
                      <w:r w:rsidRPr="00746A24">
                        <w:t xml:space="preserve">For the purposes of beam indication for at least NR unicast PDSCH, support an </w:t>
                      </w:r>
                      <w:r w:rsidRPr="006823C7">
                        <w:rPr>
                          <w:highlight w:val="yellow"/>
                        </w:rPr>
                        <w:t>N-bit indicator field in DCI</w:t>
                      </w:r>
                      <w:r w:rsidRPr="00746A24">
                        <w:t xml:space="preserve"> which provides a reference to a DL RS which is spatially QCL’d with at least one PDSCH DMRS port group</w:t>
                      </w:r>
                    </w:p>
                    <w:p w14:paraId="2B38AD0F" w14:textId="77777777" w:rsidR="00FA60C8" w:rsidRPr="00746A24" w:rsidRDefault="00FA60C8" w:rsidP="0091328D">
                      <w:pPr>
                        <w:numPr>
                          <w:ilvl w:val="1"/>
                          <w:numId w:val="16"/>
                        </w:numPr>
                        <w:overflowPunct/>
                        <w:autoSpaceDE/>
                        <w:autoSpaceDN/>
                        <w:adjustRightInd/>
                        <w:spacing w:after="0" w:line="259" w:lineRule="auto"/>
                        <w:jc w:val="left"/>
                        <w:textAlignment w:val="auto"/>
                      </w:pPr>
                      <w:r w:rsidRPr="00746A24">
                        <w:t xml:space="preserve">An indicator state is associated with at least one index of a DL RS (e.g., CRI, SSB Index) where each index of downlink RS can be associated with a given DL RS type,  e.g., aperiodic CSI-RS, periodic CSI-RS, semi-persistent CSI-RS, or SSB, </w:t>
                      </w:r>
                    </w:p>
                    <w:p w14:paraId="3853E806" w14:textId="77777777" w:rsidR="00FA60C8" w:rsidRPr="00746A24" w:rsidRDefault="00FA60C8" w:rsidP="0091328D">
                      <w:pPr>
                        <w:numPr>
                          <w:ilvl w:val="2"/>
                          <w:numId w:val="16"/>
                        </w:numPr>
                        <w:overflowPunct/>
                        <w:autoSpaceDE/>
                        <w:autoSpaceDN/>
                        <w:adjustRightInd/>
                        <w:spacing w:after="0" w:line="259" w:lineRule="auto"/>
                        <w:jc w:val="left"/>
                        <w:textAlignment w:val="auto"/>
                      </w:pPr>
                      <w:r w:rsidRPr="00746A24">
                        <w:t>Note: L1-RSRP reporting on SSB is not yet agreed</w:t>
                      </w:r>
                    </w:p>
                    <w:p w14:paraId="05F90447" w14:textId="77777777" w:rsidR="00FA60C8" w:rsidRPr="00746A24" w:rsidRDefault="00FA60C8" w:rsidP="0091328D">
                      <w:pPr>
                        <w:numPr>
                          <w:ilvl w:val="2"/>
                          <w:numId w:val="16"/>
                        </w:numPr>
                        <w:overflowPunct/>
                        <w:autoSpaceDE/>
                        <w:autoSpaceDN/>
                        <w:adjustRightInd/>
                        <w:spacing w:after="0" w:line="259" w:lineRule="auto"/>
                        <w:jc w:val="left"/>
                        <w:textAlignment w:val="auto"/>
                      </w:pPr>
                      <w:r w:rsidRPr="00746A24">
                        <w:t>Note: One possibility to determine DL CSI-RS type is through the resource setting ID, other options are not precluded</w:t>
                      </w:r>
                    </w:p>
                    <w:p w14:paraId="3D25BFF4" w14:textId="77777777" w:rsidR="00FA60C8" w:rsidRPr="00746A24" w:rsidRDefault="00FA60C8" w:rsidP="0091328D">
                      <w:pPr>
                        <w:numPr>
                          <w:ilvl w:val="1"/>
                          <w:numId w:val="16"/>
                        </w:numPr>
                        <w:overflowPunct/>
                        <w:autoSpaceDE/>
                        <w:autoSpaceDN/>
                        <w:adjustRightInd/>
                        <w:spacing w:after="0" w:line="259" w:lineRule="auto"/>
                        <w:jc w:val="left"/>
                        <w:textAlignment w:val="auto"/>
                      </w:pPr>
                      <w:r w:rsidRPr="00746A24">
                        <w:t>The value of N is FFS, but is at most [3] bits</w:t>
                      </w:r>
                    </w:p>
                    <w:p w14:paraId="6C41DB44" w14:textId="77777777" w:rsidR="00FA60C8" w:rsidRPr="00746A24" w:rsidRDefault="00FA60C8" w:rsidP="0091328D">
                      <w:pPr>
                        <w:numPr>
                          <w:ilvl w:val="1"/>
                          <w:numId w:val="16"/>
                        </w:numPr>
                        <w:overflowPunct/>
                        <w:autoSpaceDE/>
                        <w:autoSpaceDN/>
                        <w:adjustRightInd/>
                        <w:spacing w:after="0" w:line="259" w:lineRule="auto"/>
                        <w:jc w:val="left"/>
                        <w:textAlignment w:val="auto"/>
                      </w:pPr>
                      <w:r w:rsidRPr="00746A24">
                        <w:t>FFS: The case of more than one DMRS port group</w:t>
                      </w:r>
                    </w:p>
                    <w:p w14:paraId="3585A18F" w14:textId="77777777" w:rsidR="00FA60C8" w:rsidRPr="00746A24" w:rsidRDefault="00FA60C8" w:rsidP="0091328D">
                      <w:pPr>
                        <w:numPr>
                          <w:ilvl w:val="1"/>
                          <w:numId w:val="16"/>
                        </w:numPr>
                        <w:overflowPunct/>
                        <w:autoSpaceDE/>
                        <w:autoSpaceDN/>
                        <w:adjustRightInd/>
                        <w:spacing w:after="0" w:line="259" w:lineRule="auto"/>
                        <w:jc w:val="left"/>
                        <w:textAlignment w:val="auto"/>
                      </w:pPr>
                      <w:r w:rsidRPr="00746A24">
                        <w:t xml:space="preserve">FFS: Whether or not to indicate more than one beam indicator, NR strive to minimize the indicator overhead </w:t>
                      </w:r>
                    </w:p>
                    <w:p w14:paraId="6293CD7A" w14:textId="77777777" w:rsidR="00FA60C8" w:rsidRPr="00CA492E" w:rsidRDefault="00FA60C8" w:rsidP="0091328D">
                      <w:pPr>
                        <w:numPr>
                          <w:ilvl w:val="0"/>
                          <w:numId w:val="16"/>
                        </w:numPr>
                        <w:overflowPunct/>
                        <w:autoSpaceDE/>
                        <w:autoSpaceDN/>
                        <w:adjustRightInd/>
                        <w:spacing w:after="0" w:line="259" w:lineRule="auto"/>
                        <w:jc w:val="left"/>
                        <w:textAlignment w:val="auto"/>
                        <w:rPr>
                          <w:highlight w:val="yellow"/>
                        </w:rPr>
                      </w:pPr>
                      <w:r w:rsidRPr="00CA492E">
                        <w:rPr>
                          <w:highlight w:val="yellow"/>
                        </w:rPr>
                        <w:t xml:space="preserve">FFS: Signalling mechanism for the association of a DL RS index (e.g., CRI, SSB index) to an indicator state, e.g., </w:t>
                      </w:r>
                    </w:p>
                    <w:p w14:paraId="5B3EBC0D" w14:textId="77777777" w:rsidR="00FA60C8" w:rsidRPr="00CA492E" w:rsidRDefault="00FA60C8" w:rsidP="0091328D">
                      <w:pPr>
                        <w:numPr>
                          <w:ilvl w:val="1"/>
                          <w:numId w:val="16"/>
                        </w:numPr>
                        <w:overflowPunct/>
                        <w:autoSpaceDE/>
                        <w:autoSpaceDN/>
                        <w:adjustRightInd/>
                        <w:spacing w:after="0" w:line="259" w:lineRule="auto"/>
                        <w:jc w:val="left"/>
                        <w:textAlignment w:val="auto"/>
                        <w:rPr>
                          <w:highlight w:val="yellow"/>
                        </w:rPr>
                      </w:pPr>
                      <w:r w:rsidRPr="00CA492E">
                        <w:rPr>
                          <w:highlight w:val="yellow"/>
                        </w:rPr>
                        <w:t>The association is explicitly signaled to the UE</w:t>
                      </w:r>
                    </w:p>
                    <w:p w14:paraId="10C12CCC" w14:textId="77777777" w:rsidR="00FA60C8" w:rsidRPr="00CA492E" w:rsidRDefault="00FA60C8" w:rsidP="0091328D">
                      <w:pPr>
                        <w:numPr>
                          <w:ilvl w:val="1"/>
                          <w:numId w:val="16"/>
                        </w:numPr>
                        <w:overflowPunct/>
                        <w:autoSpaceDE/>
                        <w:autoSpaceDN/>
                        <w:adjustRightInd/>
                        <w:spacing w:after="0" w:line="259" w:lineRule="auto"/>
                        <w:jc w:val="left"/>
                        <w:textAlignment w:val="auto"/>
                        <w:rPr>
                          <w:highlight w:val="yellow"/>
                        </w:rPr>
                      </w:pPr>
                      <w:r w:rsidRPr="00CA492E">
                        <w:rPr>
                          <w:highlight w:val="yellow"/>
                        </w:rPr>
                        <w:t>The association is implicitly determined by the UE</w:t>
                      </w:r>
                    </w:p>
                    <w:p w14:paraId="5DE03B11" w14:textId="77777777" w:rsidR="00FA60C8" w:rsidRPr="00CA492E" w:rsidRDefault="00FA60C8" w:rsidP="0091328D">
                      <w:pPr>
                        <w:numPr>
                          <w:ilvl w:val="1"/>
                          <w:numId w:val="16"/>
                        </w:numPr>
                        <w:overflowPunct/>
                        <w:autoSpaceDE/>
                        <w:autoSpaceDN/>
                        <w:adjustRightInd/>
                        <w:spacing w:after="0" w:line="259" w:lineRule="auto"/>
                        <w:jc w:val="left"/>
                        <w:textAlignment w:val="auto"/>
                        <w:rPr>
                          <w:highlight w:val="yellow"/>
                        </w:rPr>
                      </w:pPr>
                      <w:r w:rsidRPr="00CA492E">
                        <w:rPr>
                          <w:highlight w:val="yellow"/>
                        </w:rPr>
                        <w:t>Combination of the above is not precluded</w:t>
                      </w:r>
                    </w:p>
                    <w:p w14:paraId="7E46D469" w14:textId="77777777" w:rsidR="00FA60C8" w:rsidRPr="00746A24" w:rsidRDefault="00FA60C8" w:rsidP="0091328D">
                      <w:pPr>
                        <w:numPr>
                          <w:ilvl w:val="0"/>
                          <w:numId w:val="16"/>
                        </w:numPr>
                        <w:overflowPunct/>
                        <w:autoSpaceDE/>
                        <w:autoSpaceDN/>
                        <w:adjustRightInd/>
                        <w:spacing w:after="0" w:line="259" w:lineRule="auto"/>
                        <w:jc w:val="left"/>
                        <w:textAlignment w:val="auto"/>
                      </w:pPr>
                      <w:r w:rsidRPr="00746A24">
                        <w:t>FFS: An indicator state may or may not also include other parameter(s), e.g., for PDSCH to RE mapping purposes analogous to PQI in LTE, other QCL parameters</w:t>
                      </w:r>
                    </w:p>
                    <w:p w14:paraId="7E4FCD28" w14:textId="77777777" w:rsidR="00FA60C8" w:rsidRPr="00746A24" w:rsidRDefault="00FA60C8" w:rsidP="0091328D">
                      <w:pPr>
                        <w:numPr>
                          <w:ilvl w:val="0"/>
                          <w:numId w:val="16"/>
                        </w:numPr>
                        <w:overflowPunct/>
                        <w:autoSpaceDE/>
                        <w:autoSpaceDN/>
                        <w:adjustRightInd/>
                        <w:spacing w:after="0" w:line="259" w:lineRule="auto"/>
                        <w:jc w:val="left"/>
                        <w:textAlignment w:val="auto"/>
                      </w:pPr>
                      <w:r w:rsidRPr="00746A24">
                        <w:t>FFS: Whether or not an indicator state may be associated with more than one DL RS index</w:t>
                      </w:r>
                    </w:p>
                    <w:p w14:paraId="2767794E" w14:textId="02BBAB3F" w:rsidR="00FA60C8" w:rsidRPr="0091328D" w:rsidRDefault="00FA60C8" w:rsidP="0091328D">
                      <w:pPr>
                        <w:numPr>
                          <w:ilvl w:val="0"/>
                          <w:numId w:val="16"/>
                        </w:numPr>
                        <w:overflowPunct/>
                        <w:autoSpaceDE/>
                        <w:autoSpaceDN/>
                        <w:adjustRightInd/>
                        <w:spacing w:after="0" w:line="259" w:lineRule="auto"/>
                        <w:jc w:val="left"/>
                        <w:textAlignment w:val="auto"/>
                        <w:rPr>
                          <w:highlight w:val="yellow"/>
                        </w:rPr>
                      </w:pPr>
                      <w:r w:rsidRPr="00CA492E">
                        <w:rPr>
                          <w:highlight w:val="yellow"/>
                        </w:rPr>
                        <w:t>FFS: PDCCH beam indication may or may not be based on the beam indication states for PDSCH</w:t>
                      </w:r>
                    </w:p>
                  </w:txbxContent>
                </v:textbox>
                <w10:anchorlock/>
              </v:shape>
            </w:pict>
          </mc:Fallback>
        </mc:AlternateContent>
      </w:r>
    </w:p>
    <w:p w14:paraId="7B76E7FD" w14:textId="381068FF" w:rsidR="00A0767D" w:rsidRDefault="00A0767D" w:rsidP="00A0767D">
      <w:r>
        <w:t>This agreement</w:t>
      </w:r>
      <w:r w:rsidRPr="00A0767D">
        <w:t xml:space="preserve"> establishes that an N-bit indicator field in DCI </w:t>
      </w:r>
      <w:r>
        <w:t>provides at least a spatial QCL reference to a DL RS (either CSI-RS or SSB) to aid in the demodulation of PDSCH. A given value of the indicator</w:t>
      </w:r>
      <w:r w:rsidR="00B55453">
        <w:t xml:space="preserve"> is r</w:t>
      </w:r>
      <w:r>
        <w:t>ef</w:t>
      </w:r>
      <w:r w:rsidR="00B55453">
        <w:t xml:space="preserve">erred to as an indicator state, and it </w:t>
      </w:r>
      <w:r>
        <w:t>is associated with an index of the DL RS</w:t>
      </w:r>
      <w:r w:rsidR="00B55453">
        <w:t xml:space="preserve"> (CRI or SSB Index)</w:t>
      </w:r>
      <w:r w:rsidR="00EC391F">
        <w:t>. In th</w:t>
      </w:r>
      <w:r w:rsidR="005A5BFC">
        <w:t>e</w:t>
      </w:r>
      <w:r w:rsidR="00EC391F">
        <w:t xml:space="preserve"> case of CSI-RS, the resource can be periodic, semi-persistent, or aperiodic</w:t>
      </w:r>
      <w:r w:rsidR="00B55453">
        <w:t xml:space="preserve">. In this agreement, it is FFS how the DL RS index is associated with the indicator state, either </w:t>
      </w:r>
      <w:r w:rsidR="00EC391F">
        <w:t>through explicit signalling or</w:t>
      </w:r>
      <w:r w:rsidR="00B55453">
        <w:t xml:space="preserve"> implicitly</w:t>
      </w:r>
      <w:r w:rsidR="00EC391F">
        <w:t xml:space="preserve"> during a UE measurement</w:t>
      </w:r>
      <w:r w:rsidR="00B55453">
        <w:t>. This FFS point will be addressed later in this section.</w:t>
      </w:r>
    </w:p>
    <w:p w14:paraId="731009B0" w14:textId="413E0CFB" w:rsidR="00B55453" w:rsidRDefault="00B55453" w:rsidP="00A0767D">
      <w:r>
        <w:t xml:space="preserve">In the same meeting, </w:t>
      </w:r>
      <w:r w:rsidR="00062461">
        <w:t>the N-bit indicator field was extended as follows:</w:t>
      </w:r>
    </w:p>
    <w:p w14:paraId="3CAACF08" w14:textId="77777777" w:rsidR="00A0767D" w:rsidRPr="00D13C9E" w:rsidRDefault="00A0767D" w:rsidP="00D13C9E"/>
    <w:p w14:paraId="6B2213CB" w14:textId="31DB94D5" w:rsidR="00A0767D" w:rsidRPr="00A0767D" w:rsidRDefault="007748D4" w:rsidP="00A0767D">
      <w:pPr>
        <w:pStyle w:val="KeyProposal"/>
        <w:numPr>
          <w:ilvl w:val="0"/>
          <w:numId w:val="0"/>
        </w:numPr>
        <w:rPr>
          <w:b w:val="0"/>
          <w:bCs w:val="0"/>
        </w:rPr>
      </w:pPr>
      <w:r>
        <w:rPr>
          <w:noProof/>
          <w:lang w:val="en-US" w:eastAsia="en-US"/>
        </w:rPr>
        <w:lastRenderedPageBreak/>
        <mc:AlternateContent>
          <mc:Choice Requires="wps">
            <w:drawing>
              <wp:inline distT="0" distB="0" distL="0" distR="0" wp14:anchorId="3374FB4E" wp14:editId="29D9B5BB">
                <wp:extent cx="5943600" cy="1543306"/>
                <wp:effectExtent l="0" t="0" r="12700" b="17145"/>
                <wp:docPr id="6" name="Text Box 6"/>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4CA867A" w14:textId="77777777" w:rsidR="00FA60C8" w:rsidRPr="00CA492E" w:rsidRDefault="00FA60C8" w:rsidP="00D13C9E">
                            <w:pPr>
                              <w:spacing w:after="0"/>
                              <w:rPr>
                                <w:rFonts w:eastAsia="MS Mincho"/>
                                <w:b/>
                                <w:u w:val="single"/>
                                <w:lang w:eastAsia="ja-JP"/>
                              </w:rPr>
                            </w:pPr>
                            <w:r w:rsidRPr="00CA492E">
                              <w:rPr>
                                <w:rFonts w:eastAsia="MS Mincho"/>
                                <w:b/>
                                <w:highlight w:val="green"/>
                                <w:u w:val="single"/>
                                <w:lang w:eastAsia="ja-JP"/>
                              </w:rPr>
                              <w:t>Agreement #2:</w:t>
                            </w:r>
                          </w:p>
                          <w:p w14:paraId="6895A35A" w14:textId="77777777" w:rsidR="00FA60C8" w:rsidRPr="00D51775" w:rsidRDefault="00FA60C8" w:rsidP="00D13C9E">
                            <w:pPr>
                              <w:numPr>
                                <w:ilvl w:val="0"/>
                                <w:numId w:val="17"/>
                              </w:numPr>
                              <w:overflowPunct/>
                              <w:autoSpaceDE/>
                              <w:autoSpaceDN/>
                              <w:adjustRightInd/>
                              <w:spacing w:after="0"/>
                              <w:jc w:val="left"/>
                              <w:textAlignment w:val="auto"/>
                            </w:pPr>
                            <w:r w:rsidRPr="00D51775">
                              <w:t>Support the QCL indication of DM-RS for PDSCH via DCI signaling:</w:t>
                            </w:r>
                          </w:p>
                          <w:p w14:paraId="4FA893E7" w14:textId="77777777" w:rsidR="00FA60C8" w:rsidRPr="00D51775" w:rsidRDefault="00FA60C8" w:rsidP="00D13C9E">
                            <w:pPr>
                              <w:numPr>
                                <w:ilvl w:val="1"/>
                                <w:numId w:val="17"/>
                              </w:numPr>
                              <w:overflowPunct/>
                              <w:autoSpaceDE/>
                              <w:autoSpaceDN/>
                              <w:adjustRightInd/>
                              <w:spacing w:after="0"/>
                              <w:jc w:val="left"/>
                              <w:textAlignment w:val="auto"/>
                            </w:pPr>
                            <w:r w:rsidRPr="006823C7">
                              <w:rPr>
                                <w:highlight w:val="yellow"/>
                              </w:rPr>
                              <w:t>The N-bit indicator field in the agreed WF R1-1714885 is extended to support</w:t>
                            </w:r>
                            <w:r w:rsidRPr="00D51775">
                              <w:t>:</w:t>
                            </w:r>
                          </w:p>
                          <w:p w14:paraId="113EE774" w14:textId="77777777" w:rsidR="00FA60C8" w:rsidRPr="00D51775" w:rsidRDefault="00FA60C8" w:rsidP="00D13C9E">
                            <w:pPr>
                              <w:numPr>
                                <w:ilvl w:val="2"/>
                                <w:numId w:val="17"/>
                              </w:numPr>
                              <w:overflowPunct/>
                              <w:autoSpaceDE/>
                              <w:autoSpaceDN/>
                              <w:adjustRightInd/>
                              <w:spacing w:after="0"/>
                              <w:jc w:val="left"/>
                              <w:textAlignment w:val="auto"/>
                            </w:pPr>
                            <w:r w:rsidRPr="00D51775">
                              <w:t>Each state refers to one or two RS sets, which indicates a QCL relationship for one or two DMRS port group (s), respectively</w:t>
                            </w:r>
                          </w:p>
                          <w:p w14:paraId="3541FB26" w14:textId="77777777" w:rsidR="00FA60C8" w:rsidRPr="002E5760" w:rsidRDefault="00FA60C8" w:rsidP="00D13C9E">
                            <w:pPr>
                              <w:numPr>
                                <w:ilvl w:val="3"/>
                                <w:numId w:val="17"/>
                              </w:numPr>
                              <w:overflowPunct/>
                              <w:autoSpaceDE/>
                              <w:autoSpaceDN/>
                              <w:adjustRightInd/>
                              <w:spacing w:after="0"/>
                              <w:jc w:val="left"/>
                              <w:textAlignment w:val="auto"/>
                            </w:pPr>
                            <w:r w:rsidRPr="002E5760">
                              <w:t>Each RS set refers to one or more RS(s) which are QCLed with DM-RS ports within corresponding DM-RS group</w:t>
                            </w:r>
                          </w:p>
                          <w:p w14:paraId="3F4CA883" w14:textId="77777777" w:rsidR="00FA60C8" w:rsidRPr="002E5760" w:rsidRDefault="00FA60C8" w:rsidP="00D13C9E">
                            <w:pPr>
                              <w:numPr>
                                <w:ilvl w:val="3"/>
                                <w:numId w:val="17"/>
                              </w:numPr>
                              <w:overflowPunct/>
                              <w:autoSpaceDE/>
                              <w:autoSpaceDN/>
                              <w:adjustRightInd/>
                              <w:spacing w:after="0"/>
                              <w:jc w:val="left"/>
                              <w:textAlignment w:val="auto"/>
                            </w:pPr>
                            <w:r w:rsidRPr="002E5760">
                              <w:t>Note: The RSs within a RS set may be of different types</w:t>
                            </w:r>
                          </w:p>
                          <w:p w14:paraId="7AE97CE8" w14:textId="77777777" w:rsidR="00FA60C8" w:rsidRPr="002E5760" w:rsidRDefault="00FA60C8" w:rsidP="00D13C9E">
                            <w:pPr>
                              <w:numPr>
                                <w:ilvl w:val="3"/>
                                <w:numId w:val="17"/>
                              </w:numPr>
                              <w:overflowPunct/>
                              <w:autoSpaceDE/>
                              <w:autoSpaceDN/>
                              <w:adjustRightInd/>
                              <w:spacing w:after="0"/>
                              <w:jc w:val="left"/>
                              <w:textAlignment w:val="auto"/>
                            </w:pPr>
                            <w:r w:rsidRPr="002E5760">
                              <w:t>If there are more than one RS per RS set, each of them may be associated with different QCL parameters, e.g. one RS may be associated with spatial QCL while another RS may be associated with other QCL parameters, etc</w:t>
                            </w:r>
                          </w:p>
                          <w:p w14:paraId="6A69CFE2" w14:textId="77777777" w:rsidR="00FA60C8" w:rsidRPr="00D51775" w:rsidRDefault="00FA60C8" w:rsidP="00D13C9E">
                            <w:pPr>
                              <w:numPr>
                                <w:ilvl w:val="3"/>
                                <w:numId w:val="17"/>
                              </w:numPr>
                              <w:overflowPunct/>
                              <w:autoSpaceDE/>
                              <w:autoSpaceDN/>
                              <w:adjustRightInd/>
                              <w:spacing w:after="0"/>
                              <w:jc w:val="left"/>
                              <w:textAlignment w:val="auto"/>
                            </w:pPr>
                            <w:r w:rsidRPr="00D51775">
                              <w:t>Configuration of RS set for each state can be done via higher layer signaling</w:t>
                            </w:r>
                          </w:p>
                          <w:p w14:paraId="7858F7D3" w14:textId="77777777" w:rsidR="00FA60C8" w:rsidRPr="00742096" w:rsidRDefault="00FA60C8" w:rsidP="00D13C9E">
                            <w:pPr>
                              <w:numPr>
                                <w:ilvl w:val="4"/>
                                <w:numId w:val="17"/>
                              </w:numPr>
                              <w:overflowPunct/>
                              <w:autoSpaceDE/>
                              <w:autoSpaceDN/>
                              <w:adjustRightInd/>
                              <w:spacing w:after="0"/>
                              <w:jc w:val="left"/>
                              <w:textAlignment w:val="auto"/>
                              <w:rPr>
                                <w:lang w:val="fr-FR"/>
                              </w:rPr>
                            </w:pPr>
                            <w:r w:rsidRPr="00742096">
                              <w:rPr>
                                <w:lang w:val="fr-FR"/>
                              </w:rPr>
                              <w:t>E.g., RRC/RRC + MAC CE</w:t>
                            </w:r>
                          </w:p>
                          <w:p w14:paraId="580490B8" w14:textId="34936C8A" w:rsidR="00FA60C8" w:rsidRPr="00587C44" w:rsidRDefault="00FA60C8" w:rsidP="007748D4">
                            <w:pPr>
                              <w:numPr>
                                <w:ilvl w:val="1"/>
                                <w:numId w:val="17"/>
                              </w:numPr>
                              <w:overflowPunct/>
                              <w:autoSpaceDE/>
                              <w:autoSpaceDN/>
                              <w:adjustRightInd/>
                              <w:spacing w:after="0"/>
                              <w:jc w:val="left"/>
                              <w:textAlignment w:val="auto"/>
                            </w:pPr>
                            <w:r w:rsidRPr="00D51775">
                              <w:t>FFS the timing when the QCL is applied relative to the time of the QCL indication</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3374FB4E" id="Text Box 6" o:spid="_x0000_s1027"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" fillcolor="white [3201]" strokeweight=".5pt">
                <v:textbox style="mso-fit-shape-to-text:t">
                  <w:txbxContent>
                    <w:p w14:paraId="04CA867A" w14:textId="77777777" w:rsidR="00FA60C8" w:rsidRPr="00CA492E" w:rsidRDefault="00FA60C8" w:rsidP="00D13C9E">
                      <w:pPr>
                        <w:spacing w:after="0"/>
                        <w:rPr>
                          <w:rFonts w:eastAsia="MS Mincho"/>
                          <w:b/>
                          <w:u w:val="single"/>
                          <w:lang w:eastAsia="ja-JP"/>
                        </w:rPr>
                      </w:pPr>
                      <w:r w:rsidRPr="00CA492E">
                        <w:rPr>
                          <w:rFonts w:eastAsia="MS Mincho"/>
                          <w:b/>
                          <w:highlight w:val="green"/>
                          <w:u w:val="single"/>
                          <w:lang w:eastAsia="ja-JP"/>
                        </w:rPr>
                        <w:t>Agreement #2:</w:t>
                      </w:r>
                    </w:p>
                    <w:p w14:paraId="6895A35A" w14:textId="77777777" w:rsidR="00FA60C8" w:rsidRPr="00D51775" w:rsidRDefault="00FA60C8" w:rsidP="00D13C9E">
                      <w:pPr>
                        <w:numPr>
                          <w:ilvl w:val="0"/>
                          <w:numId w:val="17"/>
                        </w:numPr>
                        <w:overflowPunct/>
                        <w:autoSpaceDE/>
                        <w:autoSpaceDN/>
                        <w:adjustRightInd/>
                        <w:spacing w:after="0"/>
                        <w:jc w:val="left"/>
                        <w:textAlignment w:val="auto"/>
                      </w:pPr>
                      <w:r w:rsidRPr="00D51775">
                        <w:t>Support the QCL indication of DM-RS for PDSCH via DCI signaling:</w:t>
                      </w:r>
                    </w:p>
                    <w:p w14:paraId="4FA893E7" w14:textId="77777777" w:rsidR="00FA60C8" w:rsidRPr="00D51775" w:rsidRDefault="00FA60C8" w:rsidP="00D13C9E">
                      <w:pPr>
                        <w:numPr>
                          <w:ilvl w:val="1"/>
                          <w:numId w:val="17"/>
                        </w:numPr>
                        <w:overflowPunct/>
                        <w:autoSpaceDE/>
                        <w:autoSpaceDN/>
                        <w:adjustRightInd/>
                        <w:spacing w:after="0"/>
                        <w:jc w:val="left"/>
                        <w:textAlignment w:val="auto"/>
                      </w:pPr>
                      <w:r w:rsidRPr="006823C7">
                        <w:rPr>
                          <w:highlight w:val="yellow"/>
                        </w:rPr>
                        <w:t>The N-bit indicator field in the agreed WF R1-1714885 is extended to support</w:t>
                      </w:r>
                      <w:r w:rsidRPr="00D51775">
                        <w:t>:</w:t>
                      </w:r>
                    </w:p>
                    <w:p w14:paraId="113EE774" w14:textId="77777777" w:rsidR="00FA60C8" w:rsidRPr="00D51775" w:rsidRDefault="00FA60C8" w:rsidP="00D13C9E">
                      <w:pPr>
                        <w:numPr>
                          <w:ilvl w:val="2"/>
                          <w:numId w:val="17"/>
                        </w:numPr>
                        <w:overflowPunct/>
                        <w:autoSpaceDE/>
                        <w:autoSpaceDN/>
                        <w:adjustRightInd/>
                        <w:spacing w:after="0"/>
                        <w:jc w:val="left"/>
                        <w:textAlignment w:val="auto"/>
                      </w:pPr>
                      <w:r w:rsidRPr="00D51775">
                        <w:t>Each state refers to one or two RS sets, which indicates a QCL relationship for one or two DMRS port group (s), respectively</w:t>
                      </w:r>
                    </w:p>
                    <w:p w14:paraId="3541FB26" w14:textId="77777777" w:rsidR="00FA60C8" w:rsidRPr="002E5760" w:rsidRDefault="00FA60C8" w:rsidP="00D13C9E">
                      <w:pPr>
                        <w:numPr>
                          <w:ilvl w:val="3"/>
                          <w:numId w:val="17"/>
                        </w:numPr>
                        <w:overflowPunct/>
                        <w:autoSpaceDE/>
                        <w:autoSpaceDN/>
                        <w:adjustRightInd/>
                        <w:spacing w:after="0"/>
                        <w:jc w:val="left"/>
                        <w:textAlignment w:val="auto"/>
                      </w:pPr>
                      <w:r w:rsidRPr="002E5760">
                        <w:t>Each RS set refers to one or more RS(s) which are QCLed with DM-RS ports within corresponding DM-RS group</w:t>
                      </w:r>
                    </w:p>
                    <w:p w14:paraId="3F4CA883" w14:textId="77777777" w:rsidR="00FA60C8" w:rsidRPr="002E5760" w:rsidRDefault="00FA60C8" w:rsidP="00D13C9E">
                      <w:pPr>
                        <w:numPr>
                          <w:ilvl w:val="3"/>
                          <w:numId w:val="17"/>
                        </w:numPr>
                        <w:overflowPunct/>
                        <w:autoSpaceDE/>
                        <w:autoSpaceDN/>
                        <w:adjustRightInd/>
                        <w:spacing w:after="0"/>
                        <w:jc w:val="left"/>
                        <w:textAlignment w:val="auto"/>
                      </w:pPr>
                      <w:r w:rsidRPr="002E5760">
                        <w:t>Note: The RSs within a RS set may be of different types</w:t>
                      </w:r>
                    </w:p>
                    <w:p w14:paraId="7AE97CE8" w14:textId="77777777" w:rsidR="00FA60C8" w:rsidRPr="002E5760" w:rsidRDefault="00FA60C8" w:rsidP="00D13C9E">
                      <w:pPr>
                        <w:numPr>
                          <w:ilvl w:val="3"/>
                          <w:numId w:val="17"/>
                        </w:numPr>
                        <w:overflowPunct/>
                        <w:autoSpaceDE/>
                        <w:autoSpaceDN/>
                        <w:adjustRightInd/>
                        <w:spacing w:after="0"/>
                        <w:jc w:val="left"/>
                        <w:textAlignment w:val="auto"/>
                      </w:pPr>
                      <w:r w:rsidRPr="002E5760">
                        <w:t>If there are more than one RS per RS set, each of them may be associated with different QCL parameters, e.g. one RS may be associated with spatial QCL while another RS may be associated with other QCL parameters, etc</w:t>
                      </w:r>
                    </w:p>
                    <w:p w14:paraId="6A69CFE2" w14:textId="77777777" w:rsidR="00FA60C8" w:rsidRPr="00D51775" w:rsidRDefault="00FA60C8" w:rsidP="00D13C9E">
                      <w:pPr>
                        <w:numPr>
                          <w:ilvl w:val="3"/>
                          <w:numId w:val="17"/>
                        </w:numPr>
                        <w:overflowPunct/>
                        <w:autoSpaceDE/>
                        <w:autoSpaceDN/>
                        <w:adjustRightInd/>
                        <w:spacing w:after="0"/>
                        <w:jc w:val="left"/>
                        <w:textAlignment w:val="auto"/>
                      </w:pPr>
                      <w:r w:rsidRPr="00D51775">
                        <w:t>Configuration of RS set for each state can be done via higher layer signaling</w:t>
                      </w:r>
                    </w:p>
                    <w:p w14:paraId="7858F7D3" w14:textId="77777777" w:rsidR="00FA60C8" w:rsidRPr="00742096" w:rsidRDefault="00FA60C8" w:rsidP="00D13C9E">
                      <w:pPr>
                        <w:numPr>
                          <w:ilvl w:val="4"/>
                          <w:numId w:val="17"/>
                        </w:numPr>
                        <w:overflowPunct/>
                        <w:autoSpaceDE/>
                        <w:autoSpaceDN/>
                        <w:adjustRightInd/>
                        <w:spacing w:after="0"/>
                        <w:jc w:val="left"/>
                        <w:textAlignment w:val="auto"/>
                        <w:rPr>
                          <w:lang w:val="fr-FR"/>
                        </w:rPr>
                      </w:pPr>
                      <w:r w:rsidRPr="00742096">
                        <w:rPr>
                          <w:lang w:val="fr-FR"/>
                        </w:rPr>
                        <w:t>E.g., RRC/RRC + MAC CE</w:t>
                      </w:r>
                    </w:p>
                    <w:p w14:paraId="580490B8" w14:textId="34936C8A" w:rsidR="00FA60C8" w:rsidRPr="00587C44" w:rsidRDefault="00FA60C8" w:rsidP="007748D4">
                      <w:pPr>
                        <w:numPr>
                          <w:ilvl w:val="1"/>
                          <w:numId w:val="17"/>
                        </w:numPr>
                        <w:overflowPunct/>
                        <w:autoSpaceDE/>
                        <w:autoSpaceDN/>
                        <w:adjustRightInd/>
                        <w:spacing w:after="0"/>
                        <w:jc w:val="left"/>
                        <w:textAlignment w:val="auto"/>
                      </w:pPr>
                      <w:r w:rsidRPr="00D51775">
                        <w:t>FFS the timing when the QCL is applied relative to the time of the QCL indication</w:t>
                      </w:r>
                    </w:p>
                  </w:txbxContent>
                </v:textbox>
                <w10:anchorlock/>
              </v:shape>
            </w:pict>
          </mc:Fallback>
        </mc:AlternateContent>
      </w:r>
    </w:p>
    <w:p w14:paraId="0422F106" w14:textId="30293430" w:rsidR="00FB4D09" w:rsidRDefault="00062461" w:rsidP="00BF6992">
      <w:pPr>
        <w:pStyle w:val="KeyProposal"/>
        <w:numPr>
          <w:ilvl w:val="0"/>
          <w:numId w:val="0"/>
        </w:numPr>
        <w:rPr>
          <w:b w:val="0"/>
          <w:bCs w:val="0"/>
        </w:rPr>
      </w:pPr>
      <w:r>
        <w:rPr>
          <w:b w:val="0"/>
          <w:bCs w:val="0"/>
        </w:rPr>
        <w:t xml:space="preserve">With this extension, each indicator state is associated with one or two RS sets, where each </w:t>
      </w:r>
      <w:r w:rsidR="00FB4D09">
        <w:rPr>
          <w:b w:val="0"/>
          <w:bCs w:val="0"/>
        </w:rPr>
        <w:t xml:space="preserve">RS </w:t>
      </w:r>
      <w:r>
        <w:rPr>
          <w:b w:val="0"/>
          <w:bCs w:val="0"/>
        </w:rPr>
        <w:t xml:space="preserve">set refers to one or two DMRS port groups, respectively. </w:t>
      </w:r>
      <w:r w:rsidR="00403959">
        <w:rPr>
          <w:b w:val="0"/>
          <w:bCs w:val="0"/>
        </w:rPr>
        <w:t xml:space="preserve">This facilitates </w:t>
      </w:r>
      <w:r>
        <w:rPr>
          <w:b w:val="0"/>
          <w:bCs w:val="0"/>
        </w:rPr>
        <w:t xml:space="preserve">QCL indication in the case </w:t>
      </w:r>
      <w:r w:rsidR="00FE0B9C">
        <w:rPr>
          <w:b w:val="0"/>
          <w:bCs w:val="0"/>
        </w:rPr>
        <w:t xml:space="preserve">that </w:t>
      </w:r>
      <w:r>
        <w:rPr>
          <w:b w:val="0"/>
          <w:bCs w:val="0"/>
        </w:rPr>
        <w:t xml:space="preserve">multi-TRP </w:t>
      </w:r>
      <w:r w:rsidR="00011C2F">
        <w:rPr>
          <w:b w:val="0"/>
          <w:bCs w:val="0"/>
        </w:rPr>
        <w:t xml:space="preserve">transmission </w:t>
      </w:r>
      <w:r>
        <w:rPr>
          <w:b w:val="0"/>
          <w:bCs w:val="0"/>
        </w:rPr>
        <w:t xml:space="preserve">(DL CoMP) </w:t>
      </w:r>
      <w:r w:rsidR="00FE0B9C">
        <w:rPr>
          <w:b w:val="0"/>
          <w:bCs w:val="0"/>
        </w:rPr>
        <w:t>is configured</w:t>
      </w:r>
      <w:r>
        <w:rPr>
          <w:b w:val="0"/>
          <w:bCs w:val="0"/>
        </w:rPr>
        <w:t xml:space="preserve">. Different states may correspond to different TRP pairs supporting, e.g., non-coherent joint transmission (NC-JT) from </w:t>
      </w:r>
      <w:r w:rsidR="00EC391F">
        <w:rPr>
          <w:b w:val="0"/>
          <w:bCs w:val="0"/>
        </w:rPr>
        <w:t>a pair of</w:t>
      </w:r>
      <w:r>
        <w:rPr>
          <w:b w:val="0"/>
          <w:bCs w:val="0"/>
        </w:rPr>
        <w:t xml:space="preserve"> TRPs. Indicator states </w:t>
      </w:r>
      <w:r w:rsidR="00403959">
        <w:rPr>
          <w:b w:val="0"/>
          <w:bCs w:val="0"/>
        </w:rPr>
        <w:t>configured</w:t>
      </w:r>
      <w:r>
        <w:rPr>
          <w:b w:val="0"/>
          <w:bCs w:val="0"/>
        </w:rPr>
        <w:t xml:space="preserve"> with only a single RS set may be used to support</w:t>
      </w:r>
      <w:r w:rsidR="00FE0B9C">
        <w:rPr>
          <w:b w:val="0"/>
          <w:bCs w:val="0"/>
        </w:rPr>
        <w:t xml:space="preserve"> </w:t>
      </w:r>
      <w:r>
        <w:rPr>
          <w:b w:val="0"/>
          <w:bCs w:val="0"/>
        </w:rPr>
        <w:t>QCL indication</w:t>
      </w:r>
      <w:r w:rsidR="00D11E49">
        <w:rPr>
          <w:b w:val="0"/>
          <w:bCs w:val="0"/>
        </w:rPr>
        <w:t xml:space="preserve"> either</w:t>
      </w:r>
      <w:r w:rsidR="00403959">
        <w:rPr>
          <w:b w:val="0"/>
          <w:bCs w:val="0"/>
        </w:rPr>
        <w:t xml:space="preserve"> </w:t>
      </w:r>
      <w:r w:rsidR="00D11E49">
        <w:rPr>
          <w:b w:val="0"/>
          <w:bCs w:val="0"/>
        </w:rPr>
        <w:t xml:space="preserve">in the case of </w:t>
      </w:r>
      <w:r w:rsidR="00403959">
        <w:rPr>
          <w:b w:val="0"/>
          <w:bCs w:val="0"/>
        </w:rPr>
        <w:t xml:space="preserve">basic </w:t>
      </w:r>
      <w:r w:rsidR="00FE0B9C">
        <w:rPr>
          <w:b w:val="0"/>
          <w:bCs w:val="0"/>
        </w:rPr>
        <w:t xml:space="preserve">single-TRP </w:t>
      </w:r>
      <w:r w:rsidR="00011C2F">
        <w:rPr>
          <w:b w:val="0"/>
          <w:bCs w:val="0"/>
        </w:rPr>
        <w:t xml:space="preserve">transmission </w:t>
      </w:r>
      <w:r w:rsidR="00FE0B9C">
        <w:rPr>
          <w:b w:val="0"/>
          <w:bCs w:val="0"/>
        </w:rPr>
        <w:t xml:space="preserve">or </w:t>
      </w:r>
      <w:r w:rsidR="00D11E49">
        <w:rPr>
          <w:b w:val="0"/>
          <w:bCs w:val="0"/>
        </w:rPr>
        <w:t xml:space="preserve">in the case of </w:t>
      </w:r>
      <w:r w:rsidR="00FE0B9C">
        <w:rPr>
          <w:b w:val="0"/>
          <w:bCs w:val="0"/>
        </w:rPr>
        <w:t xml:space="preserve">multi-TRP </w:t>
      </w:r>
      <w:r w:rsidR="00011C2F">
        <w:rPr>
          <w:b w:val="0"/>
          <w:bCs w:val="0"/>
        </w:rPr>
        <w:t xml:space="preserve">transmission </w:t>
      </w:r>
      <w:r w:rsidR="00FE0B9C">
        <w:rPr>
          <w:b w:val="0"/>
          <w:bCs w:val="0"/>
        </w:rPr>
        <w:t>with</w:t>
      </w:r>
      <w:r>
        <w:rPr>
          <w:b w:val="0"/>
          <w:bCs w:val="0"/>
        </w:rPr>
        <w:t>, e.</w:t>
      </w:r>
      <w:r w:rsidR="00FE0B9C">
        <w:rPr>
          <w:b w:val="0"/>
          <w:bCs w:val="0"/>
        </w:rPr>
        <w:t>g., d</w:t>
      </w:r>
      <w:r w:rsidR="00EC391F">
        <w:rPr>
          <w:b w:val="0"/>
          <w:bCs w:val="0"/>
        </w:rPr>
        <w:t>ynamic point selection (DPS).</w:t>
      </w:r>
    </w:p>
    <w:p w14:paraId="1629D1B9" w14:textId="4FD7AE38" w:rsidR="00FB4D09" w:rsidRDefault="00062461" w:rsidP="00BF6992">
      <w:pPr>
        <w:pStyle w:val="KeyProposal"/>
        <w:numPr>
          <w:ilvl w:val="0"/>
          <w:numId w:val="0"/>
        </w:numPr>
        <w:rPr>
          <w:b w:val="0"/>
          <w:bCs w:val="0"/>
        </w:rPr>
      </w:pPr>
      <w:r>
        <w:rPr>
          <w:b w:val="0"/>
          <w:bCs w:val="0"/>
        </w:rPr>
        <w:t xml:space="preserve">In </w:t>
      </w:r>
      <w:r w:rsidR="00403959">
        <w:rPr>
          <w:b w:val="0"/>
          <w:bCs w:val="0"/>
        </w:rPr>
        <w:t>any</w:t>
      </w:r>
      <w:r>
        <w:rPr>
          <w:b w:val="0"/>
          <w:bCs w:val="0"/>
        </w:rPr>
        <w:t xml:space="preserve"> case, </w:t>
      </w:r>
      <w:r w:rsidR="00485753">
        <w:rPr>
          <w:b w:val="0"/>
          <w:bCs w:val="0"/>
        </w:rPr>
        <w:t xml:space="preserve">an RS set contains at least an index to either an CSI-RS or SSB. In addition, it may contain an index of one or more other RSs, e.g., a configured TRS. </w:t>
      </w:r>
      <w:r w:rsidR="00FB4D09">
        <w:rPr>
          <w:b w:val="0"/>
          <w:bCs w:val="0"/>
        </w:rPr>
        <w:t>As discussed in</w:t>
      </w:r>
      <w:r w:rsidR="00403959">
        <w:rPr>
          <w:b w:val="0"/>
          <w:bCs w:val="0"/>
        </w:rPr>
        <w:t xml:space="preserve"> a companion paper on QCL details</w:t>
      </w:r>
      <w:r w:rsidR="00EC391F">
        <w:rPr>
          <w:b w:val="0"/>
          <w:bCs w:val="0"/>
        </w:rPr>
        <w:t xml:space="preserve"> </w:t>
      </w:r>
      <w:r w:rsidR="00EC391F">
        <w:rPr>
          <w:b w:val="0"/>
          <w:bCs w:val="0"/>
        </w:rPr>
        <w:fldChar w:fldCharType="begin"/>
      </w:r>
      <w:r w:rsidR="00EC391F">
        <w:rPr>
          <w:b w:val="0"/>
          <w:bCs w:val="0"/>
        </w:rPr>
        <w:instrText xml:space="preserve"> REF _Ref492563775 \r \h </w:instrText>
      </w:r>
      <w:r w:rsidR="00EC391F">
        <w:rPr>
          <w:b w:val="0"/>
          <w:bCs w:val="0"/>
        </w:rPr>
      </w:r>
      <w:r w:rsidR="00EC391F">
        <w:rPr>
          <w:b w:val="0"/>
          <w:bCs w:val="0"/>
        </w:rPr>
        <w:fldChar w:fldCharType="separate"/>
      </w:r>
      <w:r w:rsidR="00EC391F">
        <w:rPr>
          <w:b w:val="0"/>
          <w:bCs w:val="0"/>
        </w:rPr>
        <w:t>[1]</w:t>
      </w:r>
      <w:r w:rsidR="00EC391F">
        <w:rPr>
          <w:b w:val="0"/>
          <w:bCs w:val="0"/>
        </w:rPr>
        <w:fldChar w:fldCharType="end"/>
      </w:r>
      <w:r w:rsidR="00EC391F">
        <w:rPr>
          <w:b w:val="0"/>
          <w:bCs w:val="0"/>
        </w:rPr>
        <w:t>, the PDSCH DMRS could be configured to be QCL with CSI-RS/SSB with respect to spatial parameters, but QCL with TRS with respect to non-spatial (time/frequency) parameters. Further discussion on this type of configuration is needed once the TRS design details have settled.</w:t>
      </w:r>
    </w:p>
    <w:p w14:paraId="70755711" w14:textId="23C8F99F" w:rsidR="00062461" w:rsidRDefault="00DA271A" w:rsidP="00BF6992">
      <w:pPr>
        <w:pStyle w:val="KeyProposal"/>
        <w:numPr>
          <w:ilvl w:val="0"/>
          <w:numId w:val="0"/>
        </w:numPr>
        <w:rPr>
          <w:b w:val="0"/>
          <w:bCs w:val="0"/>
        </w:rPr>
      </w:pPr>
      <w:r>
        <w:rPr>
          <w:b w:val="0"/>
          <w:bCs w:val="0"/>
        </w:rPr>
        <w:t>Clearly, the functionality supported by the N-bit indicator is analogous to PQI in LTE which is used for the purposes o</w:t>
      </w:r>
      <w:r w:rsidR="00403959">
        <w:rPr>
          <w:b w:val="0"/>
          <w:bCs w:val="0"/>
        </w:rPr>
        <w:t xml:space="preserve">f QCL and PDSCH rate matching indication in DCI format 2D supporting </w:t>
      </w:r>
      <w:r w:rsidR="001651B9">
        <w:rPr>
          <w:b w:val="0"/>
          <w:bCs w:val="0"/>
        </w:rPr>
        <w:t>CoMP operation. For NR, dynamic spatial QCL indication for mm-wave is beneficial not only to support CoMP, but also for single-TRP transmission. In this case, signalling of rate matching parameters with the N-bit indicator may not be necessary. Hence we propose adopting a more general term for the N-bit indicator, namely Transmission Configuration Indicator (TCI), to capture the notion that the QCL configuration for a PDSCH transmission is indicated dynamically. In a companion paper</w:t>
      </w:r>
      <w:r w:rsidR="008B1BB5">
        <w:rPr>
          <w:b w:val="0"/>
          <w:bCs w:val="0"/>
        </w:rPr>
        <w:t xml:space="preserve"> </w:t>
      </w:r>
      <w:r w:rsidR="008B1BB5">
        <w:rPr>
          <w:b w:val="0"/>
          <w:bCs w:val="0"/>
        </w:rPr>
        <w:fldChar w:fldCharType="begin"/>
      </w:r>
      <w:r w:rsidR="008B1BB5">
        <w:rPr>
          <w:b w:val="0"/>
          <w:bCs w:val="0"/>
        </w:rPr>
        <w:instrText xml:space="preserve"> REF _Ref492916720 \r \h </w:instrText>
      </w:r>
      <w:r w:rsidR="008B1BB5">
        <w:rPr>
          <w:b w:val="0"/>
          <w:bCs w:val="0"/>
        </w:rPr>
      </w:r>
      <w:r w:rsidR="008B1BB5">
        <w:rPr>
          <w:b w:val="0"/>
          <w:bCs w:val="0"/>
        </w:rPr>
        <w:fldChar w:fldCharType="separate"/>
      </w:r>
      <w:r w:rsidR="008B1BB5">
        <w:rPr>
          <w:b w:val="0"/>
          <w:bCs w:val="0"/>
        </w:rPr>
        <w:t>[2]</w:t>
      </w:r>
      <w:r w:rsidR="008B1BB5">
        <w:rPr>
          <w:b w:val="0"/>
          <w:bCs w:val="0"/>
        </w:rPr>
        <w:fldChar w:fldCharType="end"/>
      </w:r>
      <w:r w:rsidR="008B1BB5">
        <w:rPr>
          <w:b w:val="0"/>
          <w:bCs w:val="0"/>
        </w:rPr>
        <w:t>, we discuss multi-TRP transmission in more detail.</w:t>
      </w:r>
    </w:p>
    <w:p w14:paraId="7A14A1C2" w14:textId="1889BD91" w:rsidR="005430E3" w:rsidRDefault="00EE74AB" w:rsidP="00BF6992">
      <w:pPr>
        <w:pStyle w:val="KeyProposal"/>
        <w:numPr>
          <w:ilvl w:val="0"/>
          <w:numId w:val="0"/>
        </w:numPr>
        <w:rPr>
          <w:b w:val="0"/>
          <w:bCs w:val="0"/>
        </w:rPr>
      </w:pPr>
      <w:r>
        <w:rPr>
          <w:b w:val="0"/>
          <w:bCs w:val="0"/>
        </w:rPr>
        <w:fldChar w:fldCharType="begin"/>
      </w:r>
      <w:r>
        <w:rPr>
          <w:b w:val="0"/>
          <w:bCs w:val="0"/>
        </w:rPr>
        <w:instrText xml:space="preserve"> REF _Ref492567644 \h </w:instrText>
      </w:r>
      <w:r>
        <w:rPr>
          <w:b w:val="0"/>
          <w:bCs w:val="0"/>
        </w:rPr>
      </w:r>
      <w:r>
        <w:rPr>
          <w:b w:val="0"/>
          <w:bCs w:val="0"/>
        </w:rPr>
        <w:fldChar w:fldCharType="separate"/>
      </w:r>
      <w:r>
        <w:t xml:space="preserve">Figure </w:t>
      </w:r>
      <w:r>
        <w:rPr>
          <w:noProof/>
        </w:rPr>
        <w:t>1</w:t>
      </w:r>
      <w:r>
        <w:rPr>
          <w:b w:val="0"/>
          <w:bCs w:val="0"/>
        </w:rPr>
        <w:fldChar w:fldCharType="end"/>
      </w:r>
      <w:r>
        <w:rPr>
          <w:b w:val="0"/>
          <w:bCs w:val="0"/>
        </w:rPr>
        <w:t xml:space="preserve"> shows a</w:t>
      </w:r>
      <w:r w:rsidR="005430E3">
        <w:rPr>
          <w:b w:val="0"/>
          <w:bCs w:val="0"/>
        </w:rPr>
        <w:t>n</w:t>
      </w:r>
      <w:r>
        <w:rPr>
          <w:b w:val="0"/>
          <w:bCs w:val="0"/>
        </w:rPr>
        <w:t xml:space="preserve"> </w:t>
      </w:r>
      <w:r w:rsidR="005430E3">
        <w:rPr>
          <w:b w:val="0"/>
          <w:bCs w:val="0"/>
        </w:rPr>
        <w:t>exemplary</w:t>
      </w:r>
      <w:r>
        <w:rPr>
          <w:b w:val="0"/>
          <w:bCs w:val="0"/>
        </w:rPr>
        <w:t xml:space="preserve"> set of </w:t>
      </w:r>
      <w:r w:rsidR="005430E3">
        <w:rPr>
          <w:b w:val="0"/>
          <w:bCs w:val="0"/>
        </w:rPr>
        <w:t xml:space="preserve">TCI </w:t>
      </w:r>
      <w:r>
        <w:rPr>
          <w:b w:val="0"/>
          <w:bCs w:val="0"/>
        </w:rPr>
        <w:t xml:space="preserve">states that may be RRC configured to a UE. With N-bits, up to </w:t>
      </w:r>
      <w:r w:rsidR="005430E3">
        <w:rPr>
          <w:b w:val="0"/>
          <w:bCs w:val="0"/>
        </w:rPr>
        <w:t>2</w:t>
      </w:r>
      <w:r w:rsidR="005430E3" w:rsidRPr="005430E3">
        <w:rPr>
          <w:b w:val="0"/>
          <w:bCs w:val="0"/>
          <w:vertAlign w:val="superscript"/>
        </w:rPr>
        <w:t>N</w:t>
      </w:r>
      <w:r w:rsidR="005430E3">
        <w:rPr>
          <w:b w:val="0"/>
          <w:bCs w:val="0"/>
        </w:rPr>
        <w:t xml:space="preserve"> TCI states may be defined, some containing a single RS set and others containing multiple RS sets to support multi-TRP </w:t>
      </w:r>
      <w:r w:rsidR="008B1BB5">
        <w:rPr>
          <w:b w:val="0"/>
          <w:bCs w:val="0"/>
        </w:rPr>
        <w:t>transmission</w:t>
      </w:r>
      <w:r w:rsidR="005430E3">
        <w:rPr>
          <w:b w:val="0"/>
          <w:bCs w:val="0"/>
        </w:rPr>
        <w:t>. In the case of basic single TRP operation, all TCI states would contain only a single RS set. A default TCI state is also shown which may be used, for example, for QCL indication referring to the SSB beam index determined by the UE during initial access. As discussed previously, different</w:t>
      </w:r>
      <w:r w:rsidR="000A389D">
        <w:rPr>
          <w:b w:val="0"/>
          <w:bCs w:val="0"/>
        </w:rPr>
        <w:t xml:space="preserve"> TCI</w:t>
      </w:r>
      <w:r w:rsidR="005430E3">
        <w:rPr>
          <w:b w:val="0"/>
          <w:bCs w:val="0"/>
        </w:rPr>
        <w:t xml:space="preserve"> states may be used for QCL indication referring to different RS types, i.e., SSB, periodic, semi-persistent, or aperiodic CSI-RS. It is up to the network implementation to configure the states depending on what mix of DL R</w:t>
      </w:r>
      <w:r w:rsidR="008B1BB5">
        <w:rPr>
          <w:b w:val="0"/>
          <w:bCs w:val="0"/>
        </w:rPr>
        <w:t>Ss are used for beam management, and what configurations of multi-TRP transmission are enabled.</w:t>
      </w:r>
    </w:p>
    <w:p w14:paraId="773EDF4D" w14:textId="492AC48C" w:rsidR="00486883" w:rsidRDefault="000579D9" w:rsidP="00486883">
      <w:pPr>
        <w:pStyle w:val="KeyProposal"/>
        <w:keepNext/>
        <w:numPr>
          <w:ilvl w:val="0"/>
          <w:numId w:val="0"/>
        </w:numPr>
        <w:jc w:val="center"/>
      </w:pPr>
      <w:r>
        <w:rPr>
          <w:noProof/>
          <w:lang w:val="en-US" w:eastAsia="en-US"/>
        </w:rPr>
        <w:drawing>
          <wp:inline distT="0" distB="0" distL="0" distR="0" wp14:anchorId="71DF1440" wp14:editId="08C1C430">
            <wp:extent cx="4572000" cy="1408176"/>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72000" cy="1408176"/>
                    </a:xfrm>
                    <a:prstGeom prst="rect">
                      <a:avLst/>
                    </a:prstGeom>
                    <a:noFill/>
                  </pic:spPr>
                </pic:pic>
              </a:graphicData>
            </a:graphic>
          </wp:inline>
        </w:drawing>
      </w:r>
    </w:p>
    <w:p w14:paraId="1CE52DB4" w14:textId="62B25B70" w:rsidR="00403959" w:rsidRDefault="00486883" w:rsidP="0000472B">
      <w:pPr>
        <w:pStyle w:val="Caption"/>
        <w:rPr>
          <w:b w:val="0"/>
          <w:bCs w:val="0"/>
        </w:rPr>
      </w:pPr>
      <w:bookmarkStart w:id="2" w:name="_Ref492567644"/>
      <w:r>
        <w:t xml:space="preserve">Figure </w:t>
      </w:r>
      <w:r>
        <w:fldChar w:fldCharType="begin"/>
      </w:r>
      <w:r>
        <w:instrText xml:space="preserve"> SEQ Figure \* ARABIC </w:instrText>
      </w:r>
      <w:r>
        <w:fldChar w:fldCharType="separate"/>
      </w:r>
      <w:r w:rsidR="00A970EB">
        <w:rPr>
          <w:noProof/>
        </w:rPr>
        <w:t>1</w:t>
      </w:r>
      <w:r>
        <w:fldChar w:fldCharType="end"/>
      </w:r>
      <w:bookmarkEnd w:id="2"/>
      <w:r>
        <w:t>:</w:t>
      </w:r>
      <w:r w:rsidR="005430E3">
        <w:t xml:space="preserve"> TCI states used for QCL indication for PDSCH and PDCCH</w:t>
      </w:r>
    </w:p>
    <w:p w14:paraId="12386EAA" w14:textId="6505BE5D" w:rsidR="00B07B71" w:rsidRPr="00B07B71" w:rsidRDefault="00B07B71" w:rsidP="00B07B71">
      <w:pPr>
        <w:pStyle w:val="Heading2"/>
      </w:pPr>
      <w:r>
        <w:lastRenderedPageBreak/>
        <w:t>Unified QCL indication for P</w:t>
      </w:r>
      <w:r w:rsidR="00994139">
        <w:t>DSCH and PDC</w:t>
      </w:r>
      <w:r>
        <w:t>CH</w:t>
      </w:r>
    </w:p>
    <w:p w14:paraId="17F5E754" w14:textId="6785C737" w:rsidR="0000472B" w:rsidRPr="0000472B" w:rsidRDefault="000A389D" w:rsidP="00BF6992">
      <w:pPr>
        <w:pStyle w:val="KeyProposal"/>
        <w:numPr>
          <w:ilvl w:val="0"/>
          <w:numId w:val="0"/>
        </w:numPr>
        <w:rPr>
          <w:b w:val="0"/>
          <w:bCs w:val="0"/>
        </w:rPr>
      </w:pPr>
      <w:r>
        <w:rPr>
          <w:b w:val="0"/>
          <w:bCs w:val="0"/>
        </w:rPr>
        <w:t xml:space="preserve">One of the FFS items in Agreement #1 above is regarding whether or not QCL indication for PDCCH may be based on the beam indication states for PDSCH. In our view, it makes very much sense to harmonize the </w:t>
      </w:r>
      <w:r w:rsidR="00747C22">
        <w:rPr>
          <w:b w:val="0"/>
          <w:bCs w:val="0"/>
        </w:rPr>
        <w:t xml:space="preserve">QCL indication </w:t>
      </w:r>
      <w:r>
        <w:rPr>
          <w:b w:val="0"/>
          <w:bCs w:val="0"/>
        </w:rPr>
        <w:t>functionality for PDS</w:t>
      </w:r>
      <w:r w:rsidR="0000472B">
        <w:rPr>
          <w:b w:val="0"/>
          <w:bCs w:val="0"/>
        </w:rPr>
        <w:t>CH and PDCCH as much as possible</w:t>
      </w:r>
      <w:r>
        <w:rPr>
          <w:b w:val="0"/>
          <w:bCs w:val="0"/>
        </w:rPr>
        <w:t xml:space="preserve">. </w:t>
      </w:r>
      <w:r w:rsidR="0000472B">
        <w:rPr>
          <w:b w:val="0"/>
          <w:bCs w:val="0"/>
        </w:rPr>
        <w:t>The common thread for b</w:t>
      </w:r>
      <w:r>
        <w:rPr>
          <w:b w:val="0"/>
          <w:bCs w:val="0"/>
        </w:rPr>
        <w:t>oth PDSCH and PDCCH demodulation</w:t>
      </w:r>
      <w:r w:rsidR="0000472B">
        <w:rPr>
          <w:b w:val="0"/>
          <w:bCs w:val="0"/>
        </w:rPr>
        <w:t xml:space="preserve"> is that</w:t>
      </w:r>
      <w:r>
        <w:rPr>
          <w:b w:val="0"/>
          <w:bCs w:val="0"/>
        </w:rPr>
        <w:t xml:space="preserve"> a QCL reference is needed</w:t>
      </w:r>
      <w:r w:rsidR="0000472B">
        <w:rPr>
          <w:b w:val="0"/>
          <w:bCs w:val="0"/>
        </w:rPr>
        <w:t xml:space="preserve"> in both cases. Furthermore, </w:t>
      </w:r>
      <w:r w:rsidR="00D61B54">
        <w:rPr>
          <w:b w:val="0"/>
          <w:bCs w:val="0"/>
        </w:rPr>
        <w:t>for</w:t>
      </w:r>
      <w:r>
        <w:rPr>
          <w:b w:val="0"/>
          <w:bCs w:val="0"/>
        </w:rPr>
        <w:t xml:space="preserve"> mm-wave operation, the spatial QCL reference may need to be indicated dynamically</w:t>
      </w:r>
      <w:r w:rsidR="00747C22">
        <w:rPr>
          <w:b w:val="0"/>
          <w:bCs w:val="0"/>
        </w:rPr>
        <w:t xml:space="preserve"> to track UE movement/rotation</w:t>
      </w:r>
      <w:r w:rsidR="0000472B">
        <w:rPr>
          <w:b w:val="0"/>
          <w:bCs w:val="0"/>
        </w:rPr>
        <w:t>. This motivates configuration of a common set of 2</w:t>
      </w:r>
      <w:r w:rsidR="0000472B" w:rsidRPr="005430E3">
        <w:rPr>
          <w:b w:val="0"/>
          <w:bCs w:val="0"/>
          <w:vertAlign w:val="superscript"/>
        </w:rPr>
        <w:t>N</w:t>
      </w:r>
      <w:r w:rsidR="0000472B">
        <w:rPr>
          <w:b w:val="0"/>
          <w:bCs w:val="0"/>
          <w:vertAlign w:val="superscript"/>
        </w:rPr>
        <w:t xml:space="preserve"> </w:t>
      </w:r>
      <w:r w:rsidR="0000472B">
        <w:rPr>
          <w:b w:val="0"/>
          <w:bCs w:val="0"/>
        </w:rPr>
        <w:t xml:space="preserve">states where one subset may be used for the purposes of PDCCH QCL indication, and another, potentially overlapping subset of states </w:t>
      </w:r>
      <w:r w:rsidR="00747C22">
        <w:rPr>
          <w:b w:val="0"/>
          <w:bCs w:val="0"/>
        </w:rPr>
        <w:t xml:space="preserve">used for PDSCH QCL indication. Examples of two such subsets are illustrated in </w:t>
      </w:r>
      <w:r w:rsidR="00747C22">
        <w:rPr>
          <w:b w:val="0"/>
          <w:bCs w:val="0"/>
        </w:rPr>
        <w:fldChar w:fldCharType="begin"/>
      </w:r>
      <w:r w:rsidR="00747C22">
        <w:rPr>
          <w:b w:val="0"/>
          <w:bCs w:val="0"/>
        </w:rPr>
        <w:instrText xml:space="preserve"> REF _Ref492567644 \h </w:instrText>
      </w:r>
      <w:r w:rsidR="00747C22">
        <w:rPr>
          <w:b w:val="0"/>
          <w:bCs w:val="0"/>
        </w:rPr>
      </w:r>
      <w:r w:rsidR="00747C22">
        <w:rPr>
          <w:b w:val="0"/>
          <w:bCs w:val="0"/>
        </w:rPr>
        <w:fldChar w:fldCharType="separate"/>
      </w:r>
      <w:r w:rsidR="00747C22">
        <w:t xml:space="preserve">Figure </w:t>
      </w:r>
      <w:r w:rsidR="00747C22">
        <w:rPr>
          <w:noProof/>
        </w:rPr>
        <w:t>1</w:t>
      </w:r>
      <w:r w:rsidR="00747C22">
        <w:rPr>
          <w:b w:val="0"/>
          <w:bCs w:val="0"/>
        </w:rPr>
        <w:fldChar w:fldCharType="end"/>
      </w:r>
      <w:r w:rsidR="00747C22">
        <w:rPr>
          <w:b w:val="0"/>
          <w:bCs w:val="0"/>
        </w:rPr>
        <w:t xml:space="preserve">. </w:t>
      </w:r>
    </w:p>
    <w:p w14:paraId="5B26880C" w14:textId="586DE289" w:rsidR="00747C22" w:rsidRDefault="000A389D" w:rsidP="00BF6992">
      <w:pPr>
        <w:pStyle w:val="KeyProposal"/>
        <w:numPr>
          <w:ilvl w:val="0"/>
          <w:numId w:val="0"/>
        </w:numPr>
        <w:rPr>
          <w:b w:val="0"/>
          <w:bCs w:val="0"/>
        </w:rPr>
      </w:pPr>
      <w:r>
        <w:rPr>
          <w:b w:val="0"/>
          <w:bCs w:val="0"/>
        </w:rPr>
        <w:t xml:space="preserve">Where there </w:t>
      </w:r>
      <w:r w:rsidR="00D61B54">
        <w:rPr>
          <w:b w:val="0"/>
          <w:bCs w:val="0"/>
        </w:rPr>
        <w:t xml:space="preserve">are </w:t>
      </w:r>
      <w:r>
        <w:rPr>
          <w:b w:val="0"/>
          <w:bCs w:val="0"/>
        </w:rPr>
        <w:t>difference</w:t>
      </w:r>
      <w:r w:rsidR="00747C22">
        <w:rPr>
          <w:b w:val="0"/>
          <w:bCs w:val="0"/>
        </w:rPr>
        <w:t>s</w:t>
      </w:r>
      <w:r>
        <w:rPr>
          <w:b w:val="0"/>
          <w:bCs w:val="0"/>
        </w:rPr>
        <w:t xml:space="preserve"> between </w:t>
      </w:r>
      <w:r w:rsidR="00747C22">
        <w:rPr>
          <w:b w:val="0"/>
          <w:bCs w:val="0"/>
        </w:rPr>
        <w:t>PDSCH and PDCCH QCL indication are</w:t>
      </w:r>
    </w:p>
    <w:p w14:paraId="6D7DDF5D" w14:textId="4D1AE734" w:rsidR="004007B2" w:rsidRDefault="001A58F1" w:rsidP="000579D9">
      <w:pPr>
        <w:pStyle w:val="KeyProposal"/>
        <w:numPr>
          <w:ilvl w:val="0"/>
          <w:numId w:val="30"/>
        </w:numPr>
        <w:rPr>
          <w:b w:val="0"/>
          <w:bCs w:val="0"/>
        </w:rPr>
      </w:pPr>
      <w:r>
        <w:rPr>
          <w:b w:val="0"/>
          <w:bCs w:val="0"/>
        </w:rPr>
        <w:t xml:space="preserve">The notion of </w:t>
      </w:r>
      <w:r w:rsidR="008B1BB5">
        <w:rPr>
          <w:b w:val="0"/>
          <w:bCs w:val="0"/>
        </w:rPr>
        <w:t xml:space="preserve">two different </w:t>
      </w:r>
      <w:r>
        <w:rPr>
          <w:b w:val="0"/>
          <w:bCs w:val="0"/>
        </w:rPr>
        <w:t>DMRS port groups is relevant only for PDSCH</w:t>
      </w:r>
      <w:r w:rsidR="008B1BB5">
        <w:rPr>
          <w:b w:val="0"/>
          <w:bCs w:val="0"/>
        </w:rPr>
        <w:t xml:space="preserve">; </w:t>
      </w:r>
    </w:p>
    <w:p w14:paraId="72432B4E" w14:textId="1CFE3611" w:rsidR="004007B2" w:rsidRDefault="004007B2" w:rsidP="000579D9">
      <w:pPr>
        <w:pStyle w:val="KeyProposal"/>
        <w:numPr>
          <w:ilvl w:val="0"/>
          <w:numId w:val="30"/>
        </w:numPr>
        <w:rPr>
          <w:b w:val="0"/>
          <w:bCs w:val="0"/>
        </w:rPr>
      </w:pPr>
      <w:r>
        <w:rPr>
          <w:b w:val="0"/>
          <w:bCs w:val="0"/>
        </w:rPr>
        <w:t xml:space="preserve">CORESET </w:t>
      </w:r>
      <w:r w:rsidR="008B1BB5">
        <w:rPr>
          <w:b w:val="0"/>
          <w:bCs w:val="0"/>
        </w:rPr>
        <w:t>configuration is</w:t>
      </w:r>
      <w:r>
        <w:rPr>
          <w:b w:val="0"/>
          <w:bCs w:val="0"/>
        </w:rPr>
        <w:t xml:space="preserve"> relevant only for PDCCH</w:t>
      </w:r>
      <w:r w:rsidR="00022D6A">
        <w:rPr>
          <w:b w:val="0"/>
          <w:bCs w:val="0"/>
        </w:rPr>
        <w:t>;</w:t>
      </w:r>
    </w:p>
    <w:p w14:paraId="783D44EF" w14:textId="3C401C32" w:rsidR="00747C22" w:rsidRDefault="000A389D" w:rsidP="00747C22">
      <w:pPr>
        <w:pStyle w:val="KeyProposal"/>
        <w:numPr>
          <w:ilvl w:val="0"/>
          <w:numId w:val="30"/>
        </w:numPr>
        <w:rPr>
          <w:b w:val="0"/>
          <w:bCs w:val="0"/>
        </w:rPr>
      </w:pPr>
      <w:r>
        <w:rPr>
          <w:b w:val="0"/>
          <w:bCs w:val="0"/>
        </w:rPr>
        <w:t xml:space="preserve">PDCCH may </w:t>
      </w:r>
      <w:r w:rsidR="00747C22">
        <w:rPr>
          <w:b w:val="0"/>
          <w:bCs w:val="0"/>
        </w:rPr>
        <w:t>employ a wider bea</w:t>
      </w:r>
      <w:r w:rsidR="001A58F1">
        <w:rPr>
          <w:b w:val="0"/>
          <w:bCs w:val="0"/>
        </w:rPr>
        <w:t>m</w:t>
      </w:r>
      <w:r w:rsidR="00022D6A">
        <w:rPr>
          <w:b w:val="0"/>
          <w:bCs w:val="0"/>
        </w:rPr>
        <w:t>s</w:t>
      </w:r>
      <w:r w:rsidR="001A58F1">
        <w:rPr>
          <w:b w:val="0"/>
          <w:bCs w:val="0"/>
        </w:rPr>
        <w:t xml:space="preserve"> than PDSCH; and</w:t>
      </w:r>
    </w:p>
    <w:p w14:paraId="4FDFD84B" w14:textId="77777777" w:rsidR="00022D6A" w:rsidRDefault="00022D6A" w:rsidP="00747C22">
      <w:pPr>
        <w:pStyle w:val="KeyProposal"/>
        <w:numPr>
          <w:ilvl w:val="0"/>
          <w:numId w:val="30"/>
        </w:numPr>
        <w:rPr>
          <w:b w:val="0"/>
          <w:bCs w:val="0"/>
        </w:rPr>
      </w:pPr>
      <w:r>
        <w:rPr>
          <w:b w:val="0"/>
          <w:bCs w:val="0"/>
        </w:rPr>
        <w:t>The signalling method used to convey the QCL indication to the UE may be different for PDSCH and PDCCH</w:t>
      </w:r>
    </w:p>
    <w:p w14:paraId="37F8CEAC" w14:textId="1B89C1BD" w:rsidR="00A1601D" w:rsidRDefault="001A58F1" w:rsidP="00BF6992">
      <w:pPr>
        <w:pStyle w:val="KeyProposal"/>
        <w:numPr>
          <w:ilvl w:val="0"/>
          <w:numId w:val="0"/>
        </w:numPr>
        <w:rPr>
          <w:b w:val="0"/>
          <w:bCs w:val="0"/>
        </w:rPr>
      </w:pPr>
      <w:r>
        <w:rPr>
          <w:b w:val="0"/>
          <w:bCs w:val="0"/>
        </w:rPr>
        <w:t xml:space="preserve">The first </w:t>
      </w:r>
      <w:r w:rsidR="00022D6A">
        <w:rPr>
          <w:b w:val="0"/>
          <w:bCs w:val="0"/>
        </w:rPr>
        <w:t>three</w:t>
      </w:r>
      <w:r>
        <w:rPr>
          <w:b w:val="0"/>
          <w:bCs w:val="0"/>
        </w:rPr>
        <w:t xml:space="preserve"> points of difference m</w:t>
      </w:r>
      <w:r w:rsidR="00747C22">
        <w:rPr>
          <w:b w:val="0"/>
          <w:bCs w:val="0"/>
        </w:rPr>
        <w:t>ay be addressed by network implementation with appropriate configuration of the TCI states. For example, point</w:t>
      </w:r>
      <w:r>
        <w:rPr>
          <w:b w:val="0"/>
          <w:bCs w:val="0"/>
        </w:rPr>
        <w:t xml:space="preserve"> (1) </w:t>
      </w:r>
      <w:r w:rsidR="004007B2">
        <w:rPr>
          <w:b w:val="0"/>
          <w:bCs w:val="0"/>
        </w:rPr>
        <w:t xml:space="preserve">is </w:t>
      </w:r>
      <w:r>
        <w:rPr>
          <w:b w:val="0"/>
          <w:bCs w:val="0"/>
        </w:rPr>
        <w:t xml:space="preserve">handled by </w:t>
      </w:r>
      <w:r w:rsidR="000579D9">
        <w:rPr>
          <w:b w:val="0"/>
          <w:bCs w:val="0"/>
        </w:rPr>
        <w:t xml:space="preserve">the gNB ensuring that </w:t>
      </w:r>
      <w:r w:rsidR="00747C22">
        <w:rPr>
          <w:b w:val="0"/>
          <w:bCs w:val="0"/>
        </w:rPr>
        <w:t xml:space="preserve">QCL indication </w:t>
      </w:r>
      <w:r w:rsidR="004007B2">
        <w:rPr>
          <w:b w:val="0"/>
          <w:bCs w:val="0"/>
        </w:rPr>
        <w:t xml:space="preserve">for PDCCH </w:t>
      </w:r>
      <w:r w:rsidR="000579D9">
        <w:rPr>
          <w:b w:val="0"/>
          <w:bCs w:val="0"/>
        </w:rPr>
        <w:t xml:space="preserve">is signalled only for TCI states that </w:t>
      </w:r>
      <w:r>
        <w:rPr>
          <w:b w:val="0"/>
          <w:bCs w:val="0"/>
        </w:rPr>
        <w:t xml:space="preserve">contain </w:t>
      </w:r>
      <w:r w:rsidR="00D61B54">
        <w:rPr>
          <w:b w:val="0"/>
          <w:bCs w:val="0"/>
        </w:rPr>
        <w:t>a single RS set.</w:t>
      </w:r>
      <w:r w:rsidR="004007B2">
        <w:rPr>
          <w:b w:val="0"/>
          <w:bCs w:val="0"/>
        </w:rPr>
        <w:t xml:space="preserve"> Point (2) is handled by the gNB </w:t>
      </w:r>
      <w:r w:rsidR="00B10494">
        <w:rPr>
          <w:b w:val="0"/>
          <w:bCs w:val="0"/>
        </w:rPr>
        <w:t xml:space="preserve">semi-statically </w:t>
      </w:r>
      <w:r w:rsidR="004007B2">
        <w:rPr>
          <w:b w:val="0"/>
          <w:bCs w:val="0"/>
        </w:rPr>
        <w:t xml:space="preserve">configuring </w:t>
      </w:r>
      <w:r w:rsidR="00D14FFA">
        <w:rPr>
          <w:b w:val="0"/>
          <w:bCs w:val="0"/>
        </w:rPr>
        <w:t xml:space="preserve">potentially different CORESETs </w:t>
      </w:r>
      <w:r w:rsidR="004007B2">
        <w:rPr>
          <w:b w:val="0"/>
          <w:bCs w:val="0"/>
        </w:rPr>
        <w:t xml:space="preserve">with the </w:t>
      </w:r>
      <w:r w:rsidR="00D14FFA">
        <w:rPr>
          <w:b w:val="0"/>
          <w:bCs w:val="0"/>
        </w:rPr>
        <w:t xml:space="preserve">different </w:t>
      </w:r>
      <w:r w:rsidR="004007B2">
        <w:rPr>
          <w:b w:val="0"/>
          <w:bCs w:val="0"/>
        </w:rPr>
        <w:t>TCI states used for PDCCH QCL indication. Point (3</w:t>
      </w:r>
      <w:r>
        <w:rPr>
          <w:b w:val="0"/>
          <w:bCs w:val="0"/>
        </w:rPr>
        <w:t xml:space="preserve">) may be handled by </w:t>
      </w:r>
      <w:r w:rsidR="00B10494">
        <w:rPr>
          <w:b w:val="0"/>
          <w:bCs w:val="0"/>
        </w:rPr>
        <w:t xml:space="preserve">the gNB </w:t>
      </w:r>
      <w:r>
        <w:rPr>
          <w:b w:val="0"/>
          <w:bCs w:val="0"/>
        </w:rPr>
        <w:t>associating some TCI states with indices of DL RSs that are beamformed based o</w:t>
      </w:r>
      <w:r w:rsidR="00B10494">
        <w:rPr>
          <w:b w:val="0"/>
          <w:bCs w:val="0"/>
        </w:rPr>
        <w:t>n wider beams and some with narrower beams.</w:t>
      </w:r>
    </w:p>
    <w:p w14:paraId="753EE947" w14:textId="6038F430" w:rsidR="00D14FFA" w:rsidRDefault="00D14FFA" w:rsidP="00BF6992">
      <w:pPr>
        <w:pStyle w:val="KeyProposal"/>
        <w:numPr>
          <w:ilvl w:val="0"/>
          <w:numId w:val="0"/>
        </w:numPr>
        <w:rPr>
          <w:b w:val="0"/>
          <w:bCs w:val="0"/>
        </w:rPr>
      </w:pPr>
      <w:r>
        <w:rPr>
          <w:b w:val="0"/>
          <w:bCs w:val="0"/>
        </w:rPr>
        <w:t xml:space="preserve">It is useful to note that a CORESET in NR takes the role of an E-PDCCH in LTE. </w:t>
      </w:r>
      <w:r w:rsidR="008867F3">
        <w:rPr>
          <w:b w:val="0"/>
          <w:bCs w:val="0"/>
        </w:rPr>
        <w:t>Like for LTE, d</w:t>
      </w:r>
      <w:r>
        <w:rPr>
          <w:b w:val="0"/>
          <w:bCs w:val="0"/>
        </w:rPr>
        <w:t>ifferent CORESETs associated with different TCI states can allow</w:t>
      </w:r>
      <w:r w:rsidR="008867F3">
        <w:rPr>
          <w:b w:val="0"/>
          <w:bCs w:val="0"/>
        </w:rPr>
        <w:t xml:space="preserve"> for dynamic point switching of control channel transmissions in the case of multi-TRP </w:t>
      </w:r>
      <w:r w:rsidR="006B70D2">
        <w:rPr>
          <w:b w:val="0"/>
          <w:bCs w:val="0"/>
        </w:rPr>
        <w:t>transmission</w:t>
      </w:r>
      <w:r w:rsidR="008867F3">
        <w:rPr>
          <w:b w:val="0"/>
          <w:bCs w:val="0"/>
        </w:rPr>
        <w:t xml:space="preserve">. Even for single TRP </w:t>
      </w:r>
      <w:r w:rsidR="006B70D2">
        <w:rPr>
          <w:b w:val="0"/>
          <w:bCs w:val="0"/>
        </w:rPr>
        <w:t>transmission</w:t>
      </w:r>
      <w:r w:rsidR="008867F3">
        <w:rPr>
          <w:b w:val="0"/>
          <w:bCs w:val="0"/>
        </w:rPr>
        <w:t>, use of different CORESETs for different TCI states can allow for PDCCH robustness through the UE monitoring the different CORESETs transmitted on different beams either simultaneously or in TDM fashion.</w:t>
      </w:r>
    </w:p>
    <w:p w14:paraId="21D95F0E" w14:textId="7A4120B3" w:rsidR="008867F3" w:rsidRPr="00D14FFA" w:rsidRDefault="00D14FFA" w:rsidP="008867F3">
      <w:pPr>
        <w:pStyle w:val="Observation"/>
      </w:pPr>
      <w:bookmarkStart w:id="3" w:name="_Toc492922118"/>
      <w:bookmarkStart w:id="4" w:name="_Toc492924619"/>
      <w:r>
        <w:t xml:space="preserve">A </w:t>
      </w:r>
      <w:r w:rsidR="006B70D2">
        <w:t xml:space="preserve">UE-specific </w:t>
      </w:r>
      <w:r>
        <w:t>CORESET in NR takes the role of an E-PDCCH in LTE. Different CORESETs associated with different Transmission Configuration Indicator (TCI) states allows for dynamic beam switching of control channel transmissions either within a single TRP or between multiple TRPs.</w:t>
      </w:r>
      <w:bookmarkEnd w:id="3"/>
      <w:bookmarkEnd w:id="4"/>
    </w:p>
    <w:p w14:paraId="5B71B6DC" w14:textId="333F1BB2" w:rsidR="00B01481" w:rsidRDefault="004007B2" w:rsidP="00BF6992">
      <w:pPr>
        <w:pStyle w:val="KeyProposal"/>
        <w:numPr>
          <w:ilvl w:val="0"/>
          <w:numId w:val="0"/>
        </w:numPr>
        <w:rPr>
          <w:b w:val="0"/>
          <w:bCs w:val="0"/>
        </w:rPr>
      </w:pPr>
      <w:r>
        <w:rPr>
          <w:b w:val="0"/>
          <w:bCs w:val="0"/>
        </w:rPr>
        <w:t>Finally, point (4</w:t>
      </w:r>
      <w:r w:rsidR="001A58F1">
        <w:rPr>
          <w:b w:val="0"/>
          <w:bCs w:val="0"/>
        </w:rPr>
        <w:t xml:space="preserve">) is already addressed in existing agreements. Specifically, </w:t>
      </w:r>
      <w:r w:rsidR="006B70D2">
        <w:rPr>
          <w:b w:val="0"/>
          <w:bCs w:val="0"/>
        </w:rPr>
        <w:t xml:space="preserve">at least spatial </w:t>
      </w:r>
      <w:r w:rsidR="001A58F1">
        <w:rPr>
          <w:b w:val="0"/>
          <w:bCs w:val="0"/>
        </w:rPr>
        <w:t xml:space="preserve">QCL indication for PDSCH is </w:t>
      </w:r>
      <w:r w:rsidR="000579D9">
        <w:rPr>
          <w:b w:val="0"/>
          <w:bCs w:val="0"/>
        </w:rPr>
        <w:t>carried by DCI</w:t>
      </w:r>
      <w:r w:rsidR="0048127A">
        <w:rPr>
          <w:b w:val="0"/>
          <w:bCs w:val="0"/>
        </w:rPr>
        <w:t xml:space="preserve"> as discussed above</w:t>
      </w:r>
      <w:r w:rsidR="000579D9">
        <w:rPr>
          <w:b w:val="0"/>
          <w:bCs w:val="0"/>
        </w:rPr>
        <w:t xml:space="preserve">. </w:t>
      </w:r>
      <w:r w:rsidR="00022D6A">
        <w:rPr>
          <w:b w:val="0"/>
          <w:bCs w:val="0"/>
        </w:rPr>
        <w:t>According</w:t>
      </w:r>
      <w:r w:rsidR="001A58F1">
        <w:rPr>
          <w:b w:val="0"/>
          <w:bCs w:val="0"/>
        </w:rPr>
        <w:t xml:space="preserve"> to </w:t>
      </w:r>
      <w:r w:rsidR="00747C22">
        <w:rPr>
          <w:b w:val="0"/>
          <w:bCs w:val="0"/>
        </w:rPr>
        <w:t xml:space="preserve">Agreement #3 below from RAN1#90 (Prague), QCL indication for PDCCH is by RRC only or through a combination of RRC + MAC-CE signalling. </w:t>
      </w:r>
      <w:r w:rsidR="001A58F1">
        <w:rPr>
          <w:b w:val="0"/>
          <w:bCs w:val="0"/>
        </w:rPr>
        <w:t xml:space="preserve">While </w:t>
      </w:r>
      <w:r w:rsidR="00747C22">
        <w:rPr>
          <w:b w:val="0"/>
          <w:bCs w:val="0"/>
        </w:rPr>
        <w:t>QCL indication</w:t>
      </w:r>
      <w:r w:rsidR="001A58F1">
        <w:rPr>
          <w:b w:val="0"/>
          <w:bCs w:val="0"/>
        </w:rPr>
        <w:t xml:space="preserve"> by DCI is FFS</w:t>
      </w:r>
      <w:r w:rsidR="00B01481">
        <w:rPr>
          <w:b w:val="0"/>
          <w:bCs w:val="0"/>
        </w:rPr>
        <w:t xml:space="preserve"> in this agreement</w:t>
      </w:r>
      <w:r w:rsidR="001A58F1">
        <w:rPr>
          <w:b w:val="0"/>
          <w:bCs w:val="0"/>
        </w:rPr>
        <w:t xml:space="preserve">, there appears to be no fundamental reason why DCI cannot </w:t>
      </w:r>
      <w:r w:rsidR="0048127A">
        <w:rPr>
          <w:b w:val="0"/>
          <w:bCs w:val="0"/>
        </w:rPr>
        <w:t>be used to</w:t>
      </w:r>
      <w:r w:rsidR="001A58F1">
        <w:rPr>
          <w:b w:val="0"/>
          <w:bCs w:val="0"/>
        </w:rPr>
        <w:t xml:space="preserve"> carry QCL indication for PDCC</w:t>
      </w:r>
      <w:r w:rsidR="00B01481">
        <w:rPr>
          <w:b w:val="0"/>
          <w:bCs w:val="0"/>
        </w:rPr>
        <w:t xml:space="preserve">H. In a companion contribution </w:t>
      </w:r>
      <w:r w:rsidR="00022D6A">
        <w:rPr>
          <w:b w:val="0"/>
          <w:bCs w:val="0"/>
        </w:rPr>
        <w:fldChar w:fldCharType="begin"/>
      </w:r>
      <w:r w:rsidR="00022D6A">
        <w:rPr>
          <w:b w:val="0"/>
          <w:bCs w:val="0"/>
        </w:rPr>
        <w:instrText xml:space="preserve"> REF _Ref492573500 \r \h </w:instrText>
      </w:r>
      <w:r w:rsidR="00022D6A">
        <w:rPr>
          <w:b w:val="0"/>
          <w:bCs w:val="0"/>
        </w:rPr>
      </w:r>
      <w:r w:rsidR="00022D6A">
        <w:rPr>
          <w:b w:val="0"/>
          <w:bCs w:val="0"/>
        </w:rPr>
        <w:fldChar w:fldCharType="separate"/>
      </w:r>
      <w:r w:rsidR="00022D6A">
        <w:rPr>
          <w:b w:val="0"/>
          <w:bCs w:val="0"/>
        </w:rPr>
        <w:t>[2]</w:t>
      </w:r>
      <w:r w:rsidR="00022D6A">
        <w:rPr>
          <w:b w:val="0"/>
          <w:bCs w:val="0"/>
        </w:rPr>
        <w:fldChar w:fldCharType="end"/>
      </w:r>
      <w:r w:rsidR="00022D6A">
        <w:rPr>
          <w:b w:val="0"/>
          <w:bCs w:val="0"/>
        </w:rPr>
        <w:t xml:space="preserve">, </w:t>
      </w:r>
      <w:r w:rsidR="00B01481">
        <w:rPr>
          <w:b w:val="0"/>
          <w:bCs w:val="0"/>
        </w:rPr>
        <w:t xml:space="preserve">we discuss the various signalling methods for beam indication and observe that a robust version of DCI-based signalling </w:t>
      </w:r>
      <w:r w:rsidR="006B70D2">
        <w:rPr>
          <w:b w:val="0"/>
          <w:bCs w:val="0"/>
        </w:rPr>
        <w:t>could</w:t>
      </w:r>
      <w:r w:rsidR="00B01481">
        <w:rPr>
          <w:b w:val="0"/>
          <w:bCs w:val="0"/>
        </w:rPr>
        <w:t xml:space="preserve"> provide similar reliability as MAC-CE signalling. </w:t>
      </w:r>
      <w:r w:rsidR="006B70D2">
        <w:rPr>
          <w:b w:val="0"/>
          <w:bCs w:val="0"/>
        </w:rPr>
        <w:t xml:space="preserve">In Section </w:t>
      </w:r>
      <w:r w:rsidR="006B70D2">
        <w:rPr>
          <w:b w:val="0"/>
          <w:bCs w:val="0"/>
        </w:rPr>
        <w:fldChar w:fldCharType="begin"/>
      </w:r>
      <w:r w:rsidR="006B70D2">
        <w:rPr>
          <w:b w:val="0"/>
          <w:bCs w:val="0"/>
        </w:rPr>
        <w:instrText xml:space="preserve"> REF _Ref492917535 \r \h </w:instrText>
      </w:r>
      <w:r w:rsidR="006B70D2">
        <w:rPr>
          <w:b w:val="0"/>
          <w:bCs w:val="0"/>
        </w:rPr>
      </w:r>
      <w:r w:rsidR="006B70D2">
        <w:rPr>
          <w:b w:val="0"/>
          <w:bCs w:val="0"/>
        </w:rPr>
        <w:fldChar w:fldCharType="separate"/>
      </w:r>
      <w:r w:rsidR="006B70D2">
        <w:rPr>
          <w:b w:val="0"/>
          <w:bCs w:val="0"/>
        </w:rPr>
        <w:t>2.3</w:t>
      </w:r>
      <w:r w:rsidR="006B70D2">
        <w:rPr>
          <w:b w:val="0"/>
          <w:bCs w:val="0"/>
        </w:rPr>
        <w:fldChar w:fldCharType="end"/>
      </w:r>
      <w:r w:rsidR="006B70D2">
        <w:rPr>
          <w:b w:val="0"/>
          <w:bCs w:val="0"/>
        </w:rPr>
        <w:t xml:space="preserve"> below we discuss use cases where the same beam is used for both PDCCH and PDSCH. In this case, since PDSCH beam indication is carried by DCI, it is natural that if the PDCCH beam should “follow” the indicated PDSCH beam, then PDCCH beam indication is effectively carried over DCI, at least implicitly.</w:t>
      </w:r>
    </w:p>
    <w:p w14:paraId="2DBEB175" w14:textId="5818BC89" w:rsidR="002E5760" w:rsidRDefault="002E5760" w:rsidP="002E5760">
      <w:pPr>
        <w:pStyle w:val="BodyText"/>
        <w:rPr>
          <w:bCs/>
        </w:rPr>
      </w:pPr>
      <w:r>
        <w:rPr>
          <w:noProof/>
          <w:lang w:val="en-US" w:eastAsia="en-US"/>
        </w:rPr>
        <w:lastRenderedPageBreak/>
        <mc:AlternateContent>
          <mc:Choice Requires="wps">
            <w:drawing>
              <wp:inline distT="0" distB="0" distL="0" distR="0" wp14:anchorId="56583939" wp14:editId="54AE21C0">
                <wp:extent cx="5943600" cy="6296283"/>
                <wp:effectExtent l="0" t="0" r="12700" b="21590"/>
                <wp:docPr id="8" name="Text Box 8"/>
                <wp:cNvGraphicFramePr/>
                <a:graphic xmlns:a="http://schemas.openxmlformats.org/drawingml/2006/main">
                  <a:graphicData uri="http://schemas.microsoft.com/office/word/2010/wordprocessingShape">
                    <wps:wsp>
                      <wps:cNvSpPr txBox="1"/>
                      <wps:spPr>
                        <a:xfrm>
                          <a:off x="0" y="0"/>
                          <a:ext cx="5943600" cy="629628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A880ADA" w14:textId="77777777" w:rsidR="00FA60C8" w:rsidRPr="00CA492E" w:rsidRDefault="00FA60C8" w:rsidP="002E5760">
                            <w:pPr>
                              <w:spacing w:after="0"/>
                              <w:rPr>
                                <w:rFonts w:eastAsia="MS Mincho"/>
                                <w:b/>
                                <w:highlight w:val="green"/>
                                <w:u w:val="single"/>
                                <w:lang w:eastAsia="ja-JP"/>
                              </w:rPr>
                            </w:pPr>
                            <w:r>
                              <w:rPr>
                                <w:rFonts w:eastAsia="MS Mincho"/>
                                <w:b/>
                                <w:highlight w:val="green"/>
                                <w:u w:val="single"/>
                                <w:lang w:eastAsia="ja-JP"/>
                              </w:rPr>
                              <w:t>Agreement #3</w:t>
                            </w:r>
                            <w:r w:rsidRPr="00CA492E">
                              <w:rPr>
                                <w:rFonts w:eastAsia="MS Mincho"/>
                                <w:b/>
                                <w:highlight w:val="green"/>
                                <w:u w:val="single"/>
                                <w:lang w:eastAsia="ja-JP"/>
                              </w:rPr>
                              <w:t>:</w:t>
                            </w:r>
                          </w:p>
                          <w:p w14:paraId="5C026D52" w14:textId="03382206" w:rsidR="00FA60C8" w:rsidRPr="00E97410" w:rsidRDefault="00FA60C8" w:rsidP="000A389D">
                            <w:pPr>
                              <w:numPr>
                                <w:ilvl w:val="0"/>
                                <w:numId w:val="18"/>
                              </w:numPr>
                              <w:tabs>
                                <w:tab w:val="left" w:pos="720"/>
                                <w:tab w:val="left" w:pos="1440"/>
                              </w:tabs>
                              <w:overflowPunct/>
                              <w:autoSpaceDE/>
                              <w:autoSpaceDN/>
                              <w:adjustRightInd/>
                              <w:spacing w:after="0"/>
                              <w:jc w:val="left"/>
                              <w:textAlignment w:val="auto"/>
                            </w:pPr>
                            <w:r>
                              <w:t>…</w:t>
                            </w:r>
                          </w:p>
                          <w:p w14:paraId="6428B86E" w14:textId="77777777" w:rsidR="00FA60C8" w:rsidRPr="001901FD" w:rsidRDefault="00FA60C8" w:rsidP="002E5760">
                            <w:pPr>
                              <w:numPr>
                                <w:ilvl w:val="0"/>
                                <w:numId w:val="18"/>
                              </w:numPr>
                              <w:tabs>
                                <w:tab w:val="left" w:pos="720"/>
                              </w:tabs>
                              <w:overflowPunct/>
                              <w:autoSpaceDE/>
                              <w:autoSpaceDN/>
                              <w:adjustRightInd/>
                              <w:spacing w:after="0"/>
                              <w:jc w:val="left"/>
                              <w:textAlignment w:val="auto"/>
                            </w:pPr>
                            <w:r w:rsidRPr="001901FD">
                              <w:t xml:space="preserve">In RRC CONNECTED mode, </w:t>
                            </w:r>
                          </w:p>
                          <w:p w14:paraId="09384568" w14:textId="77777777" w:rsidR="00FA60C8" w:rsidRPr="001901FD" w:rsidRDefault="00FA60C8" w:rsidP="002E5760">
                            <w:pPr>
                              <w:numPr>
                                <w:ilvl w:val="1"/>
                                <w:numId w:val="18"/>
                              </w:numPr>
                              <w:tabs>
                                <w:tab w:val="left" w:pos="720"/>
                              </w:tabs>
                              <w:overflowPunct/>
                              <w:autoSpaceDE/>
                              <w:autoSpaceDN/>
                              <w:adjustRightInd/>
                              <w:spacing w:after="0"/>
                              <w:jc w:val="left"/>
                              <w:textAlignment w:val="auto"/>
                            </w:pPr>
                            <w:r w:rsidRPr="001901FD">
                              <w:t>RRC only or RRC+ MAC CE signaling is used to indicate QCL relation (at least w.r.t spatial RX parameters) between DMRS port(s) of UE-specific PDCCH and either SS Block or P/SP CSI-RS resource(s)</w:t>
                            </w:r>
                          </w:p>
                          <w:p w14:paraId="4ECB5A68" w14:textId="77777777" w:rsidR="00FA60C8" w:rsidRPr="00B01481" w:rsidRDefault="00FA60C8" w:rsidP="002E5760">
                            <w:pPr>
                              <w:numPr>
                                <w:ilvl w:val="2"/>
                                <w:numId w:val="18"/>
                              </w:numPr>
                              <w:tabs>
                                <w:tab w:val="left" w:pos="720"/>
                              </w:tabs>
                              <w:overflowPunct/>
                              <w:autoSpaceDE/>
                              <w:autoSpaceDN/>
                              <w:adjustRightInd/>
                              <w:spacing w:after="0"/>
                              <w:jc w:val="left"/>
                              <w:textAlignment w:val="auto"/>
                              <w:rPr>
                                <w:highlight w:val="yellow"/>
                              </w:rPr>
                            </w:pPr>
                            <w:r w:rsidRPr="00B01481">
                              <w:rPr>
                                <w:highlight w:val="yellow"/>
                              </w:rPr>
                              <w:t>FFS: necessity of DCI signalling</w:t>
                            </w:r>
                          </w:p>
                          <w:p w14:paraId="6A582763" w14:textId="77777777" w:rsidR="00FA60C8" w:rsidRPr="00CA492E" w:rsidRDefault="00FA60C8" w:rsidP="002E5760">
                            <w:pPr>
                              <w:numPr>
                                <w:ilvl w:val="2"/>
                                <w:numId w:val="18"/>
                              </w:numPr>
                              <w:tabs>
                                <w:tab w:val="left" w:pos="720"/>
                              </w:tabs>
                              <w:overflowPunct/>
                              <w:autoSpaceDE/>
                              <w:autoSpaceDN/>
                              <w:adjustRightInd/>
                              <w:spacing w:after="0"/>
                              <w:jc w:val="left"/>
                              <w:textAlignment w:val="auto"/>
                              <w:rPr>
                                <w:highlight w:val="yellow"/>
                              </w:rPr>
                            </w:pPr>
                            <w:r w:rsidRPr="00CA492E">
                              <w:rPr>
                                <w:highlight w:val="yellow"/>
                              </w:rPr>
                              <w:t xml:space="preserve">FFS: Use of Aperiodic CSI-RS </w:t>
                            </w:r>
                          </w:p>
                          <w:p w14:paraId="0D23EDA1" w14:textId="57266772" w:rsidR="00FA60C8" w:rsidRPr="002E5760" w:rsidRDefault="00FA60C8" w:rsidP="002E5760">
                            <w:pPr>
                              <w:numPr>
                                <w:ilvl w:val="1"/>
                                <w:numId w:val="18"/>
                              </w:numPr>
                              <w:tabs>
                                <w:tab w:val="left" w:pos="720"/>
                              </w:tabs>
                              <w:overflowPunct/>
                              <w:autoSpaceDE/>
                              <w:autoSpaceDN/>
                              <w:adjustRightInd/>
                              <w:spacing w:after="0"/>
                              <w:jc w:val="left"/>
                              <w:textAlignment w:val="auto"/>
                            </w:pPr>
                            <w:r w:rsidRPr="001901FD">
                              <w:t>FFS: RAN1 to study impact of delay (including determination of Rx beam) and reliability on the beam mgmt scenarios aiming to provide input to RAN2 with regard to higher layer protocols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56583939" id="Text Box 8" o:spid="_x0000_s1028" type="#_x0000_t202" style="width:468pt;height:495.7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" fillcolor="white [3201]" strokeweight=".5pt">
                <v:textbox style="mso-fit-shape-to-text:t">
                  <w:txbxContent>
                    <w:p w14:paraId="1A880ADA" w14:textId="77777777" w:rsidR="00FA60C8" w:rsidRPr="00CA492E" w:rsidRDefault="00FA60C8" w:rsidP="002E5760">
                      <w:pPr>
                        <w:spacing w:after="0"/>
                        <w:rPr>
                          <w:rFonts w:eastAsia="MS Mincho"/>
                          <w:b/>
                          <w:highlight w:val="green"/>
                          <w:u w:val="single"/>
                          <w:lang w:eastAsia="ja-JP"/>
                        </w:rPr>
                      </w:pPr>
                      <w:r>
                        <w:rPr>
                          <w:rFonts w:eastAsia="MS Mincho"/>
                          <w:b/>
                          <w:highlight w:val="green"/>
                          <w:u w:val="single"/>
                          <w:lang w:eastAsia="ja-JP"/>
                        </w:rPr>
                        <w:t>Agreement #3</w:t>
                      </w:r>
                      <w:r w:rsidRPr="00CA492E">
                        <w:rPr>
                          <w:rFonts w:eastAsia="MS Mincho"/>
                          <w:b/>
                          <w:highlight w:val="green"/>
                          <w:u w:val="single"/>
                          <w:lang w:eastAsia="ja-JP"/>
                        </w:rPr>
                        <w:t>:</w:t>
                      </w:r>
                    </w:p>
                    <w:p w14:paraId="5C026D52" w14:textId="03382206" w:rsidR="00FA60C8" w:rsidRPr="00E97410" w:rsidRDefault="00FA60C8" w:rsidP="000A389D">
                      <w:pPr>
                        <w:numPr>
                          <w:ilvl w:val="0"/>
                          <w:numId w:val="18"/>
                        </w:numPr>
                        <w:tabs>
                          <w:tab w:val="left" w:pos="720"/>
                          <w:tab w:val="left" w:pos="1440"/>
                        </w:tabs>
                        <w:overflowPunct/>
                        <w:autoSpaceDE/>
                        <w:autoSpaceDN/>
                        <w:adjustRightInd/>
                        <w:spacing w:after="0"/>
                        <w:jc w:val="left"/>
                        <w:textAlignment w:val="auto"/>
                      </w:pPr>
                      <w:r>
                        <w:t>…</w:t>
                      </w:r>
                    </w:p>
                    <w:p w14:paraId="6428B86E" w14:textId="77777777" w:rsidR="00FA60C8" w:rsidRPr="001901FD" w:rsidRDefault="00FA60C8" w:rsidP="002E5760">
                      <w:pPr>
                        <w:numPr>
                          <w:ilvl w:val="0"/>
                          <w:numId w:val="18"/>
                        </w:numPr>
                        <w:tabs>
                          <w:tab w:val="left" w:pos="720"/>
                        </w:tabs>
                        <w:overflowPunct/>
                        <w:autoSpaceDE/>
                        <w:autoSpaceDN/>
                        <w:adjustRightInd/>
                        <w:spacing w:after="0"/>
                        <w:jc w:val="left"/>
                        <w:textAlignment w:val="auto"/>
                      </w:pPr>
                      <w:r w:rsidRPr="001901FD">
                        <w:t xml:space="preserve">In RRC CONNECTED mode, </w:t>
                      </w:r>
                    </w:p>
                    <w:p w14:paraId="09384568" w14:textId="77777777" w:rsidR="00FA60C8" w:rsidRPr="001901FD" w:rsidRDefault="00FA60C8" w:rsidP="002E5760">
                      <w:pPr>
                        <w:numPr>
                          <w:ilvl w:val="1"/>
                          <w:numId w:val="18"/>
                        </w:numPr>
                        <w:tabs>
                          <w:tab w:val="left" w:pos="720"/>
                        </w:tabs>
                        <w:overflowPunct/>
                        <w:autoSpaceDE/>
                        <w:autoSpaceDN/>
                        <w:adjustRightInd/>
                        <w:spacing w:after="0"/>
                        <w:jc w:val="left"/>
                        <w:textAlignment w:val="auto"/>
                      </w:pPr>
                      <w:r w:rsidRPr="001901FD">
                        <w:t>RRC only or RRC+ MAC CE signaling is used to indicate QCL relation (at least w.r.t spatial RX parameters) between DMRS port(s) of UE-specific PDCCH and either SS Block or P/SP CSI-RS resource(s)</w:t>
                      </w:r>
                    </w:p>
                    <w:p w14:paraId="4ECB5A68" w14:textId="77777777" w:rsidR="00FA60C8" w:rsidRPr="00B01481" w:rsidRDefault="00FA60C8" w:rsidP="002E5760">
                      <w:pPr>
                        <w:numPr>
                          <w:ilvl w:val="2"/>
                          <w:numId w:val="18"/>
                        </w:numPr>
                        <w:tabs>
                          <w:tab w:val="left" w:pos="720"/>
                        </w:tabs>
                        <w:overflowPunct/>
                        <w:autoSpaceDE/>
                        <w:autoSpaceDN/>
                        <w:adjustRightInd/>
                        <w:spacing w:after="0"/>
                        <w:jc w:val="left"/>
                        <w:textAlignment w:val="auto"/>
                        <w:rPr>
                          <w:highlight w:val="yellow"/>
                        </w:rPr>
                      </w:pPr>
                      <w:r w:rsidRPr="00B01481">
                        <w:rPr>
                          <w:highlight w:val="yellow"/>
                        </w:rPr>
                        <w:t>FFS: necessity of DCI signalling</w:t>
                      </w:r>
                    </w:p>
                    <w:p w14:paraId="6A582763" w14:textId="77777777" w:rsidR="00FA60C8" w:rsidRPr="00CA492E" w:rsidRDefault="00FA60C8" w:rsidP="002E5760">
                      <w:pPr>
                        <w:numPr>
                          <w:ilvl w:val="2"/>
                          <w:numId w:val="18"/>
                        </w:numPr>
                        <w:tabs>
                          <w:tab w:val="left" w:pos="720"/>
                        </w:tabs>
                        <w:overflowPunct/>
                        <w:autoSpaceDE/>
                        <w:autoSpaceDN/>
                        <w:adjustRightInd/>
                        <w:spacing w:after="0"/>
                        <w:jc w:val="left"/>
                        <w:textAlignment w:val="auto"/>
                        <w:rPr>
                          <w:highlight w:val="yellow"/>
                        </w:rPr>
                      </w:pPr>
                      <w:r w:rsidRPr="00CA492E">
                        <w:rPr>
                          <w:highlight w:val="yellow"/>
                        </w:rPr>
                        <w:t xml:space="preserve">FFS: Use of Aperiodic CSI-RS </w:t>
                      </w:r>
                    </w:p>
                    <w:p w14:paraId="0D23EDA1" w14:textId="57266772" w:rsidR="00FA60C8" w:rsidRPr="002E5760" w:rsidRDefault="00FA60C8" w:rsidP="002E5760">
                      <w:pPr>
                        <w:numPr>
                          <w:ilvl w:val="1"/>
                          <w:numId w:val="18"/>
                        </w:numPr>
                        <w:tabs>
                          <w:tab w:val="left" w:pos="720"/>
                        </w:tabs>
                        <w:overflowPunct/>
                        <w:autoSpaceDE/>
                        <w:autoSpaceDN/>
                        <w:adjustRightInd/>
                        <w:spacing w:after="0"/>
                        <w:jc w:val="left"/>
                        <w:textAlignment w:val="auto"/>
                      </w:pPr>
                      <w:r w:rsidRPr="001901FD">
                        <w:t>FFS: RAN1 to study impact of delay (including determination of Rx beam) and reliability on the beam mgmt scenarios aiming to provide input to RAN2 with regard to higher layer protocols</w:t>
                      </w:r>
                    </w:p>
                  </w:txbxContent>
                </v:textbox>
                <w10:anchorlock/>
              </v:shape>
            </w:pict>
          </mc:Fallback>
        </mc:AlternateContent>
      </w:r>
    </w:p>
    <w:p w14:paraId="1B968BDF" w14:textId="618657F6" w:rsidR="00AD24F0" w:rsidRDefault="00B10494" w:rsidP="00AD24F0">
      <w:pPr>
        <w:pStyle w:val="BodyText"/>
        <w:rPr>
          <w:bCs/>
        </w:rPr>
      </w:pPr>
      <w:r>
        <w:rPr>
          <w:bCs/>
        </w:rPr>
        <w:t>Another FFS item in Agreement #3 is whether or not QCL indication for PDCCH may refer to an aperiodic CSI-RS resource. Since aperiodic CSI-RS resources are supported for PDSCH beam management procedures; from a network flexibility standpoint, there appears to be no fundamental reason why aperiodic CSI-RS resources should be precluded for PDCCH beam</w:t>
      </w:r>
      <w:r w:rsidR="006B70D2">
        <w:rPr>
          <w:bCs/>
        </w:rPr>
        <w:t xml:space="preserve"> management. </w:t>
      </w:r>
      <w:r w:rsidR="00AD24F0">
        <w:rPr>
          <w:bCs/>
        </w:rPr>
        <w:t xml:space="preserve">This is further motivated by use cases where both PDCCH and PDSCH utilize the same beam (see </w:t>
      </w:r>
      <w:r w:rsidR="00AD24F0" w:rsidRPr="006B70D2">
        <w:rPr>
          <w:bCs/>
        </w:rPr>
        <w:t xml:space="preserve">Section </w:t>
      </w:r>
      <w:r w:rsidR="00AD24F0" w:rsidRPr="006B70D2">
        <w:rPr>
          <w:bCs/>
        </w:rPr>
        <w:fldChar w:fldCharType="begin"/>
      </w:r>
      <w:r w:rsidR="00AD24F0" w:rsidRPr="006B70D2">
        <w:rPr>
          <w:bCs/>
        </w:rPr>
        <w:instrText xml:space="preserve"> REF _Ref492917535 \r \h </w:instrText>
      </w:r>
      <w:r w:rsidR="00AD24F0">
        <w:rPr>
          <w:bCs/>
        </w:rPr>
        <w:instrText xml:space="preserve"> \* MERGEFORMAT </w:instrText>
      </w:r>
      <w:r w:rsidR="00AD24F0" w:rsidRPr="006B70D2">
        <w:rPr>
          <w:bCs/>
        </w:rPr>
      </w:r>
      <w:r w:rsidR="00AD24F0" w:rsidRPr="006B70D2">
        <w:rPr>
          <w:bCs/>
        </w:rPr>
        <w:fldChar w:fldCharType="separate"/>
      </w:r>
      <w:r w:rsidR="00AD24F0" w:rsidRPr="006B70D2">
        <w:rPr>
          <w:bCs/>
        </w:rPr>
        <w:t>2.3</w:t>
      </w:r>
      <w:r w:rsidR="00AD24F0" w:rsidRPr="006B70D2">
        <w:rPr>
          <w:bCs/>
        </w:rPr>
        <w:fldChar w:fldCharType="end"/>
      </w:r>
      <w:r w:rsidR="00AD24F0" w:rsidRPr="006B70D2">
        <w:rPr>
          <w:bCs/>
        </w:rPr>
        <w:t xml:space="preserve"> below</w:t>
      </w:r>
      <w:r w:rsidR="00AD24F0">
        <w:rPr>
          <w:bCs/>
        </w:rPr>
        <w:t>).</w:t>
      </w:r>
    </w:p>
    <w:p w14:paraId="4805AE35" w14:textId="3B3220EE" w:rsidR="00B10494" w:rsidRDefault="00B10494" w:rsidP="002E5760">
      <w:pPr>
        <w:pStyle w:val="BodyText"/>
        <w:rPr>
          <w:bCs/>
        </w:rPr>
      </w:pPr>
      <w:r>
        <w:rPr>
          <w:bCs/>
        </w:rPr>
        <w:t>Based on the above discussion we make the following</w:t>
      </w:r>
      <w:r w:rsidR="007C1D13">
        <w:rPr>
          <w:bCs/>
        </w:rPr>
        <w:t xml:space="preserve"> comprehensive proposal for unifying </w:t>
      </w:r>
      <w:r w:rsidR="00234F42">
        <w:rPr>
          <w:bCs/>
        </w:rPr>
        <w:t>QCL indication for PDSCH and PDCCH</w:t>
      </w:r>
      <w:r w:rsidR="00452311">
        <w:rPr>
          <w:bCs/>
        </w:rPr>
        <w:t>:</w:t>
      </w:r>
    </w:p>
    <w:p w14:paraId="1CD4A33C" w14:textId="1792D46C" w:rsidR="00BF6992" w:rsidRPr="00BF6992" w:rsidRDefault="00F9048C" w:rsidP="00234F42">
      <w:pPr>
        <w:pStyle w:val="Proposal"/>
      </w:pPr>
      <w:bookmarkStart w:id="5" w:name="_Toc492556177"/>
      <w:bookmarkStart w:id="6" w:name="_Toc492921922"/>
      <w:bookmarkStart w:id="7" w:name="_Toc492922046"/>
      <w:bookmarkStart w:id="8" w:name="_Toc492922153"/>
      <w:bookmarkStart w:id="9" w:name="_Toc492922191"/>
      <w:bookmarkStart w:id="10" w:name="_Toc492922252"/>
      <w:bookmarkStart w:id="11" w:name="_Toc492922434"/>
      <w:bookmarkStart w:id="12" w:name="_Toc492922631"/>
      <w:bookmarkStart w:id="13" w:name="_Toc492924621"/>
      <w:r>
        <w:t xml:space="preserve">Unified </w:t>
      </w:r>
      <w:r w:rsidR="00B9676E">
        <w:t>DL beam</w:t>
      </w:r>
      <w:r w:rsidR="00BF6992">
        <w:t xml:space="preserve"> indication for PDSCH and PDCCH</w:t>
      </w:r>
      <w:bookmarkEnd w:id="5"/>
      <w:bookmarkEnd w:id="6"/>
      <w:r>
        <w:t xml:space="preserve"> (</w:t>
      </w:r>
      <w:r w:rsidR="00B9676E">
        <w:t>details below</w:t>
      </w:r>
      <w:r>
        <w:t>)</w:t>
      </w:r>
      <w:bookmarkEnd w:id="7"/>
      <w:bookmarkEnd w:id="8"/>
      <w:bookmarkEnd w:id="9"/>
      <w:bookmarkEnd w:id="10"/>
      <w:bookmarkEnd w:id="11"/>
      <w:bookmarkEnd w:id="12"/>
      <w:bookmarkEnd w:id="13"/>
    </w:p>
    <w:p w14:paraId="361A6CBC" w14:textId="77777777" w:rsidR="008A71AF" w:rsidRDefault="008A71AF" w:rsidP="008A71AF">
      <w:pPr>
        <w:numPr>
          <w:ilvl w:val="0"/>
          <w:numId w:val="16"/>
        </w:numPr>
        <w:overflowPunct/>
        <w:autoSpaceDE/>
        <w:autoSpaceDN/>
        <w:adjustRightInd/>
        <w:spacing w:after="0" w:line="259" w:lineRule="auto"/>
        <w:jc w:val="left"/>
        <w:textAlignment w:val="auto"/>
      </w:pPr>
      <w:bookmarkStart w:id="14" w:name="_Toc492554353"/>
      <w:bookmarkStart w:id="15" w:name="_Toc492554531"/>
      <w:r>
        <w:t>A list of up to 2</w:t>
      </w:r>
      <w:r w:rsidRPr="00822748">
        <w:rPr>
          <w:vertAlign w:val="superscript"/>
        </w:rPr>
        <w:t>N</w:t>
      </w:r>
      <w:r>
        <w:t xml:space="preserve"> Transmission Configuration Indication (TCI) states is defined for the UE at least for the purpose of QCL indication for PDSCH DMRS and PDCCH DMRS</w:t>
      </w:r>
    </w:p>
    <w:p w14:paraId="2ECA334D" w14:textId="77777777" w:rsidR="008A71AF" w:rsidRDefault="008A71AF" w:rsidP="008A71AF">
      <w:pPr>
        <w:numPr>
          <w:ilvl w:val="1"/>
          <w:numId w:val="16"/>
        </w:numPr>
        <w:overflowPunct/>
        <w:autoSpaceDE/>
        <w:autoSpaceDN/>
        <w:adjustRightInd/>
        <w:spacing w:after="0" w:line="259" w:lineRule="auto"/>
        <w:jc w:val="left"/>
        <w:textAlignment w:val="auto"/>
      </w:pPr>
      <w:r>
        <w:t>Each TCI state can have one or two RS sets, as per previous agreement</w:t>
      </w:r>
    </w:p>
    <w:p w14:paraId="1E1EE3FF" w14:textId="7CE349EA" w:rsidR="008A71AF" w:rsidRDefault="008A71AF" w:rsidP="008A71AF">
      <w:pPr>
        <w:numPr>
          <w:ilvl w:val="1"/>
          <w:numId w:val="16"/>
        </w:numPr>
        <w:overflowPunct/>
        <w:autoSpaceDE/>
        <w:autoSpaceDN/>
        <w:adjustRightInd/>
        <w:spacing w:after="0" w:line="259" w:lineRule="auto"/>
        <w:jc w:val="left"/>
        <w:textAlignment w:val="auto"/>
      </w:pPr>
      <w:r>
        <w:t>FFS: Value of N, e.g., N</w:t>
      </w:r>
      <w:r w:rsidR="00AD24F0">
        <w:t xml:space="preserve"> = [3</w:t>
      </w:r>
      <w:r>
        <w:t>]</w:t>
      </w:r>
    </w:p>
    <w:p w14:paraId="5D9ED622" w14:textId="77777777" w:rsidR="008A71AF" w:rsidRDefault="008A71AF" w:rsidP="008A71AF">
      <w:pPr>
        <w:numPr>
          <w:ilvl w:val="0"/>
          <w:numId w:val="16"/>
        </w:numPr>
        <w:overflowPunct/>
        <w:autoSpaceDE/>
        <w:autoSpaceDN/>
        <w:adjustRightInd/>
        <w:spacing w:after="0" w:line="259" w:lineRule="auto"/>
        <w:jc w:val="left"/>
        <w:textAlignment w:val="auto"/>
      </w:pPr>
      <w:r>
        <w:t>For PDSCH QCL indication:</w:t>
      </w:r>
    </w:p>
    <w:p w14:paraId="3189CF36" w14:textId="77777777" w:rsidR="008A71AF" w:rsidRDefault="008A71AF" w:rsidP="008A71AF">
      <w:pPr>
        <w:numPr>
          <w:ilvl w:val="1"/>
          <w:numId w:val="16"/>
        </w:numPr>
        <w:overflowPunct/>
        <w:autoSpaceDE/>
        <w:autoSpaceDN/>
        <w:adjustRightInd/>
        <w:spacing w:after="0" w:line="259" w:lineRule="auto"/>
        <w:jc w:val="left"/>
        <w:textAlignment w:val="auto"/>
      </w:pPr>
      <w:r>
        <w:t>The UE is signalled the N-bit TCI field in DCI that selects one of the 2</w:t>
      </w:r>
      <w:r w:rsidRPr="00822748">
        <w:rPr>
          <w:vertAlign w:val="superscript"/>
        </w:rPr>
        <w:t>N</w:t>
      </w:r>
      <w:r>
        <w:t xml:space="preserve"> defined TCI states which</w:t>
      </w:r>
      <w:r w:rsidRPr="00377E0F">
        <w:t xml:space="preserve"> </w:t>
      </w:r>
      <w:r>
        <w:t>provides a reference to one or two</w:t>
      </w:r>
      <w:r w:rsidRPr="00746A24">
        <w:t xml:space="preserve"> RS </w:t>
      </w:r>
      <w:r>
        <w:t>set(s) which are</w:t>
      </w:r>
      <w:r w:rsidRPr="00746A24">
        <w:t xml:space="preserve"> </w:t>
      </w:r>
      <w:r>
        <w:t>QCL with DMRS port(s) of the PDSCH scheduled to the UE, as per previous agreement</w:t>
      </w:r>
    </w:p>
    <w:p w14:paraId="0EDF23EF" w14:textId="4B776D2E" w:rsidR="008A71AF" w:rsidRDefault="008A71AF" w:rsidP="008A71AF">
      <w:pPr>
        <w:numPr>
          <w:ilvl w:val="0"/>
          <w:numId w:val="16"/>
        </w:numPr>
        <w:overflowPunct/>
        <w:autoSpaceDE/>
        <w:autoSpaceDN/>
        <w:adjustRightInd/>
        <w:spacing w:after="0" w:line="259" w:lineRule="auto"/>
        <w:jc w:val="left"/>
        <w:textAlignment w:val="auto"/>
      </w:pPr>
      <w:r>
        <w:t>For PDCCH QCL indication:</w:t>
      </w:r>
    </w:p>
    <w:p w14:paraId="21724F15" w14:textId="2444E1A2" w:rsidR="008A71AF" w:rsidRDefault="008A71AF" w:rsidP="008A71AF">
      <w:pPr>
        <w:numPr>
          <w:ilvl w:val="1"/>
          <w:numId w:val="16"/>
        </w:numPr>
        <w:overflowPunct/>
        <w:autoSpaceDE/>
        <w:autoSpaceDN/>
        <w:adjustRightInd/>
        <w:spacing w:after="0" w:line="259" w:lineRule="auto"/>
        <w:jc w:val="left"/>
        <w:textAlignment w:val="auto"/>
      </w:pPr>
      <w:r>
        <w:t xml:space="preserve">The UE is configured </w:t>
      </w:r>
      <w:r w:rsidR="003D0E5D">
        <w:t xml:space="preserve">by </w:t>
      </w:r>
      <w:r>
        <w:t xml:space="preserve">RRC only or </w:t>
      </w:r>
      <w:r w:rsidR="003D0E5D">
        <w:t>configured by RRC and signalled by MAC-</w:t>
      </w:r>
      <w:r w:rsidRPr="001901FD">
        <w:t xml:space="preserve">CE </w:t>
      </w:r>
      <w:r>
        <w:t>with a one of the 2</w:t>
      </w:r>
      <w:r w:rsidRPr="00822748">
        <w:rPr>
          <w:vertAlign w:val="superscript"/>
        </w:rPr>
        <w:t>N</w:t>
      </w:r>
      <w:r>
        <w:t xml:space="preserve"> defined TCI states which provides a reference to an </w:t>
      </w:r>
      <w:r w:rsidRPr="00746A24">
        <w:t xml:space="preserve">RS </w:t>
      </w:r>
      <w:r>
        <w:t xml:space="preserve">set </w:t>
      </w:r>
      <w:r w:rsidRPr="00746A24">
        <w:t xml:space="preserve">which is </w:t>
      </w:r>
      <w:r>
        <w:t>QCL with the DMRS port(s) of the PDCCH in a configured CORESET containing a UE specific search space</w:t>
      </w:r>
    </w:p>
    <w:p w14:paraId="665D2877" w14:textId="77777777" w:rsidR="008A71AF" w:rsidRDefault="008A71AF" w:rsidP="008A71AF">
      <w:pPr>
        <w:numPr>
          <w:ilvl w:val="2"/>
          <w:numId w:val="16"/>
        </w:numPr>
        <w:overflowPunct/>
        <w:autoSpaceDE/>
        <w:autoSpaceDN/>
        <w:adjustRightInd/>
        <w:spacing w:after="0" w:line="259" w:lineRule="auto"/>
        <w:jc w:val="left"/>
        <w:textAlignment w:val="auto"/>
      </w:pPr>
      <w:r>
        <w:t>FFS: CORESET containing common search space</w:t>
      </w:r>
    </w:p>
    <w:p w14:paraId="5FE475EE" w14:textId="399AE8FF" w:rsidR="003D0E5D" w:rsidRDefault="008A71AF" w:rsidP="003D0E5D">
      <w:pPr>
        <w:numPr>
          <w:ilvl w:val="2"/>
          <w:numId w:val="16"/>
        </w:numPr>
        <w:overflowPunct/>
        <w:autoSpaceDE/>
        <w:autoSpaceDN/>
        <w:adjustRightInd/>
        <w:spacing w:after="0" w:line="259" w:lineRule="auto"/>
        <w:jc w:val="left"/>
        <w:textAlignment w:val="auto"/>
      </w:pPr>
      <w:r>
        <w:t xml:space="preserve">Note: different CORESETs may be </w:t>
      </w:r>
      <w:r w:rsidR="006D098B">
        <w:t xml:space="preserve">configured for </w:t>
      </w:r>
      <w:r>
        <w:t>different TCI states, e.g., for multi-TRP operation</w:t>
      </w:r>
    </w:p>
    <w:p w14:paraId="6D5D3C67" w14:textId="772F7E6C" w:rsidR="003D0E5D" w:rsidRDefault="003D0E5D" w:rsidP="003D0E5D">
      <w:pPr>
        <w:numPr>
          <w:ilvl w:val="1"/>
          <w:numId w:val="16"/>
        </w:numPr>
        <w:overflowPunct/>
        <w:autoSpaceDE/>
        <w:autoSpaceDN/>
        <w:adjustRightInd/>
        <w:spacing w:after="0" w:line="259" w:lineRule="auto"/>
        <w:jc w:val="left"/>
        <w:textAlignment w:val="auto"/>
      </w:pPr>
      <w:r>
        <w:t>A</w:t>
      </w:r>
      <w:r w:rsidRPr="003D0E5D">
        <w:t xml:space="preserve"> configuration </w:t>
      </w:r>
      <w:r>
        <w:t>is supported whereby beam indication</w:t>
      </w:r>
      <w:r w:rsidRPr="003D0E5D">
        <w:t xml:space="preserve"> for PDSCH </w:t>
      </w:r>
      <w:r>
        <w:t>is also valid for PDCCH</w:t>
      </w:r>
    </w:p>
    <w:p w14:paraId="0270CCFB" w14:textId="77777777" w:rsidR="008A71AF" w:rsidRDefault="008A71AF" w:rsidP="008A71AF">
      <w:pPr>
        <w:numPr>
          <w:ilvl w:val="0"/>
          <w:numId w:val="16"/>
        </w:numPr>
        <w:overflowPunct/>
        <w:autoSpaceDE/>
        <w:autoSpaceDN/>
        <w:adjustRightInd/>
        <w:spacing w:after="0" w:line="259" w:lineRule="auto"/>
        <w:jc w:val="left"/>
        <w:textAlignment w:val="auto"/>
      </w:pPr>
      <w:r>
        <w:t>Each RS set within a TCI state refers to one or more DL RS(s) which are QCL with the port(s) within a PDSCH DMRS port group or are QCL with the PDCCH DMRS port(s)</w:t>
      </w:r>
    </w:p>
    <w:p w14:paraId="3C746697" w14:textId="77777777" w:rsidR="008A71AF" w:rsidRDefault="008A71AF" w:rsidP="008A71AF">
      <w:pPr>
        <w:pStyle w:val="ListParagraph"/>
        <w:numPr>
          <w:ilvl w:val="1"/>
          <w:numId w:val="20"/>
        </w:numPr>
      </w:pPr>
      <w:r>
        <w:t>A TCI state with two RS sets is only used in the case of two DMRS port groups for PDSCH</w:t>
      </w:r>
    </w:p>
    <w:p w14:paraId="58908B8B" w14:textId="77777777" w:rsidR="008A71AF" w:rsidRDefault="008A71AF" w:rsidP="008A71AF">
      <w:pPr>
        <w:pStyle w:val="ListParagraph"/>
        <w:numPr>
          <w:ilvl w:val="1"/>
          <w:numId w:val="20"/>
        </w:numPr>
      </w:pPr>
      <w:r>
        <w:t>A TCI state with one RS set is always used in the case of DMRS for PDCCH</w:t>
      </w:r>
    </w:p>
    <w:p w14:paraId="3C46386D" w14:textId="77777777" w:rsidR="008A71AF" w:rsidRDefault="008A71AF" w:rsidP="008A71AF">
      <w:pPr>
        <w:pStyle w:val="ListParagraph"/>
        <w:numPr>
          <w:ilvl w:val="0"/>
          <w:numId w:val="20"/>
        </w:numPr>
      </w:pPr>
      <w:r>
        <w:t>An RS in an RS set can refer to any of the following DL RS types:</w:t>
      </w:r>
    </w:p>
    <w:p w14:paraId="6CEF7AC5" w14:textId="77777777" w:rsidR="008A71AF" w:rsidRDefault="008A71AF" w:rsidP="008A71AF">
      <w:pPr>
        <w:pStyle w:val="ListParagraph"/>
        <w:numPr>
          <w:ilvl w:val="1"/>
          <w:numId w:val="20"/>
        </w:numPr>
      </w:pPr>
      <w:r>
        <w:t>SSB</w:t>
      </w:r>
    </w:p>
    <w:p w14:paraId="3A45DB37" w14:textId="77777777" w:rsidR="008A71AF" w:rsidRDefault="008A71AF" w:rsidP="008A71AF">
      <w:pPr>
        <w:pStyle w:val="ListParagraph"/>
        <w:numPr>
          <w:ilvl w:val="1"/>
          <w:numId w:val="20"/>
        </w:numPr>
      </w:pPr>
      <w:r>
        <w:t>Periodic CSI-RS</w:t>
      </w:r>
    </w:p>
    <w:p w14:paraId="24F7AC5E" w14:textId="77777777" w:rsidR="008A71AF" w:rsidRDefault="008A71AF" w:rsidP="008A71AF">
      <w:pPr>
        <w:pStyle w:val="ListParagraph"/>
        <w:numPr>
          <w:ilvl w:val="1"/>
          <w:numId w:val="20"/>
        </w:numPr>
      </w:pPr>
      <w:r>
        <w:t>Aperiodic CSI-RS</w:t>
      </w:r>
    </w:p>
    <w:p w14:paraId="4C9C4E64" w14:textId="77777777" w:rsidR="008A71AF" w:rsidRDefault="008A71AF" w:rsidP="008A71AF">
      <w:pPr>
        <w:pStyle w:val="ListParagraph"/>
        <w:numPr>
          <w:ilvl w:val="1"/>
          <w:numId w:val="20"/>
        </w:numPr>
      </w:pPr>
      <w:r>
        <w:t>Semi-persistent CSI-RS</w:t>
      </w:r>
    </w:p>
    <w:p w14:paraId="23782DAB" w14:textId="77777777" w:rsidR="008A71AF" w:rsidRDefault="008A71AF" w:rsidP="008A71AF">
      <w:pPr>
        <w:pStyle w:val="ListParagraph"/>
        <w:numPr>
          <w:ilvl w:val="1"/>
          <w:numId w:val="20"/>
        </w:numPr>
      </w:pPr>
      <w:r>
        <w:t>FFS: TRS depending on outcome of discussions in the QCL agenda item</w:t>
      </w:r>
    </w:p>
    <w:p w14:paraId="6A6092B7" w14:textId="527B52BF" w:rsidR="007748D4" w:rsidRPr="007748D4" w:rsidRDefault="008A71AF" w:rsidP="007748D4">
      <w:pPr>
        <w:pStyle w:val="ListParagraph"/>
        <w:numPr>
          <w:ilvl w:val="0"/>
          <w:numId w:val="20"/>
        </w:numPr>
      </w:pPr>
      <w:r>
        <w:rPr>
          <w:rFonts w:eastAsia="Times New Roman"/>
        </w:rPr>
        <w:t>During initial access, the UE associates the TCI = 0 state with the SSB acquired during the initial access procedure</w:t>
      </w:r>
    </w:p>
    <w:p w14:paraId="66C88D42" w14:textId="44C4DC38" w:rsidR="009C1188" w:rsidRDefault="00B07B71" w:rsidP="00B07B71">
      <w:pPr>
        <w:pStyle w:val="Heading2"/>
      </w:pPr>
      <w:r>
        <w:lastRenderedPageBreak/>
        <w:t>Procedures for defining/updating TCI states</w:t>
      </w:r>
    </w:p>
    <w:p w14:paraId="24A84BC1" w14:textId="473B8768" w:rsidR="009C1188" w:rsidRDefault="0048127A" w:rsidP="007748D4">
      <w:r>
        <w:t>T</w:t>
      </w:r>
      <w:r w:rsidR="00452311">
        <w:t xml:space="preserve">he above </w:t>
      </w:r>
      <w:r>
        <w:t xml:space="preserve">discussion and proposals focus on the harmonization of </w:t>
      </w:r>
      <w:r w:rsidR="009C1188">
        <w:t xml:space="preserve">QCL indication for both PDSCH and PDCCH through signalling of a Transmission </w:t>
      </w:r>
      <w:r>
        <w:t>Configuration</w:t>
      </w:r>
      <w:r w:rsidR="009C1188">
        <w:t xml:space="preserve"> Indicator (TCI)</w:t>
      </w:r>
      <w:r>
        <w:t xml:space="preserve"> value. However, w</w:t>
      </w:r>
      <w:r w:rsidR="009C1188">
        <w:t>hat is still open is the signalling mechanism for defining/updating the DL RS index (</w:t>
      </w:r>
      <w:r>
        <w:t xml:space="preserve">CSI-RS Resource Index or </w:t>
      </w:r>
      <w:r w:rsidR="009C1188">
        <w:t>SSB index) associated with each RS set of a TCI state. This is needed in order to establish</w:t>
      </w:r>
      <w:r>
        <w:t>/update</w:t>
      </w:r>
      <w:r w:rsidR="009C1188">
        <w:t xml:space="preserve"> the </w:t>
      </w:r>
      <w:r w:rsidR="0086748D">
        <w:t xml:space="preserve">spatial </w:t>
      </w:r>
      <w:r w:rsidR="009C1188">
        <w:t xml:space="preserve">QCL reference </w:t>
      </w:r>
      <w:r>
        <w:t xml:space="preserve">in a TCI state </w:t>
      </w:r>
      <w:r w:rsidR="009C1188">
        <w:t>before beam indication signalling</w:t>
      </w:r>
      <w:r>
        <w:t xml:space="preserve"> is carried out</w:t>
      </w:r>
      <w:r w:rsidR="00B07B71">
        <w:t xml:space="preserve"> based on signalling </w:t>
      </w:r>
      <w:r w:rsidR="00234F42">
        <w:t>a particular TCI</w:t>
      </w:r>
      <w:r>
        <w:t>.</w:t>
      </w:r>
    </w:p>
    <w:p w14:paraId="60ADFEBA" w14:textId="4F93169B" w:rsidR="0004491C" w:rsidRDefault="0048127A" w:rsidP="007748D4">
      <w:r>
        <w:t xml:space="preserve">Agreement #1 identifies two </w:t>
      </w:r>
      <w:r w:rsidR="00234F42">
        <w:t xml:space="preserve">mechanisms for further study (FFS) </w:t>
      </w:r>
      <w:r>
        <w:t>for updat</w:t>
      </w:r>
      <w:r w:rsidR="00887039">
        <w:t xml:space="preserve">ing a DL RS index in a RS set: (1) </w:t>
      </w:r>
      <w:r>
        <w:t>explicit signalling</w:t>
      </w:r>
      <w:r w:rsidR="00887039">
        <w:t xml:space="preserve"> of the RS index, and (2) implicit association of the RS index(es) with the RS set based on UE measurement. </w:t>
      </w:r>
      <w:r w:rsidR="002218E2">
        <w:t xml:space="preserve">In our view, </w:t>
      </w:r>
      <w:r w:rsidR="002218E2" w:rsidRPr="00B07B71">
        <w:rPr>
          <w:b/>
        </w:rPr>
        <w:t>M</w:t>
      </w:r>
      <w:r w:rsidR="00887039" w:rsidRPr="00B07B71">
        <w:rPr>
          <w:b/>
        </w:rPr>
        <w:t>echanism-1</w:t>
      </w:r>
      <w:r w:rsidR="002D246D">
        <w:rPr>
          <w:b/>
        </w:rPr>
        <w:t xml:space="preserve"> </w:t>
      </w:r>
      <w:r w:rsidR="002D246D" w:rsidRPr="002D246D">
        <w:t>(explicit update of a TCI state)</w:t>
      </w:r>
      <w:r w:rsidR="00887039" w:rsidRPr="002D246D">
        <w:t xml:space="preserve"> </w:t>
      </w:r>
      <w:r w:rsidR="00CB3DBC">
        <w:t>is straight forward and should be supported.</w:t>
      </w:r>
      <w:r w:rsidR="00887039">
        <w:t xml:space="preserve"> For example, a periodic  beam sweep, either based on a large number of SSBs (up to 64 allowed for mm-wave) or a large number of periodic CSI-RS (p-CSI-RS) resources may be used during a P1 procedure. The UE </w:t>
      </w:r>
      <w:r w:rsidR="002218E2">
        <w:t xml:space="preserve">may be </w:t>
      </w:r>
      <w:r w:rsidR="00887039">
        <w:t>configured to periodically report the N largest RSRPs and corresponding reference signal indices, e.g., CRI</w:t>
      </w:r>
      <w:r w:rsidR="002218E2">
        <w:t>s, SSB indexes</w:t>
      </w:r>
      <w:r w:rsidR="00887039">
        <w:t>. The gN</w:t>
      </w:r>
      <w:r w:rsidR="002218E2">
        <w:t xml:space="preserve">B decides what subset (or all) RS index(es) should be associated with which TCI state(s). The </w:t>
      </w:r>
      <w:r w:rsidR="004A7EBA">
        <w:t>g</w:t>
      </w:r>
      <w:r w:rsidR="002218E2">
        <w:t>NB t</w:t>
      </w:r>
      <w:r w:rsidR="00234F42">
        <w:t xml:space="preserve">hen signals the TCI(s) </w:t>
      </w:r>
      <w:r w:rsidR="002218E2">
        <w:t xml:space="preserve">and the </w:t>
      </w:r>
      <w:r w:rsidR="00234F42">
        <w:t xml:space="preserve">associated </w:t>
      </w:r>
      <w:r w:rsidR="002218E2">
        <w:t xml:space="preserve">DL RS index(es) to the UE which </w:t>
      </w:r>
      <w:r w:rsidR="0004491C">
        <w:t>can update</w:t>
      </w:r>
      <w:r w:rsidR="002218E2">
        <w:t xml:space="preserve"> its own TCI state configuration</w:t>
      </w:r>
      <w:r w:rsidR="00B07B71">
        <w:t xml:space="preserve"> with the signalled RS index(es)</w:t>
      </w:r>
      <w:r w:rsidR="00D12A56">
        <w:t>.</w:t>
      </w:r>
      <w:r w:rsidR="0004491C" w:rsidRPr="0004491C">
        <w:t xml:space="preserve"> </w:t>
      </w:r>
      <w:r w:rsidR="0004491C">
        <w:t>Updates are required, e.g., to track UE movement/rotation. Clearly, the required update rate depends on how fast the UE is moving. Details of the method for explicit signalling of the TCI-to-RS Index associations are FFS.</w:t>
      </w:r>
    </w:p>
    <w:p w14:paraId="32FC01DA" w14:textId="44389F5F" w:rsidR="0086748D" w:rsidRDefault="0004491C" w:rsidP="007748D4">
      <w:r>
        <w:t xml:space="preserve">Note that is important to consider the timing details of when the UE receives updated QCL references vs. when it can apply them. </w:t>
      </w:r>
      <w:r w:rsidR="00D12A56">
        <w:t xml:space="preserve">If the UE receives the explicit signalling in slot n, </w:t>
      </w:r>
      <w:r>
        <w:t xml:space="preserve">it should be specified that </w:t>
      </w:r>
      <w:r w:rsidR="00D12A56">
        <w:t xml:space="preserve">the first time that the UE may </w:t>
      </w:r>
      <w:r>
        <w:t xml:space="preserve">actually </w:t>
      </w:r>
      <w:r w:rsidR="00D12A56">
        <w:t>apply the updated QCL assumption for demodulation of PDSCH of PDCCH is in slot n + d</w:t>
      </w:r>
      <w:r w:rsidR="00D12A56" w:rsidRPr="00D83A88">
        <w:rPr>
          <w:vertAlign w:val="subscript"/>
        </w:rPr>
        <w:t>1</w:t>
      </w:r>
      <w:r w:rsidR="00D12A56">
        <w:t xml:space="preserve"> where the value of d</w:t>
      </w:r>
      <w:r w:rsidR="00D12A56" w:rsidRPr="00D83A88">
        <w:rPr>
          <w:vertAlign w:val="subscript"/>
        </w:rPr>
        <w:t>1</w:t>
      </w:r>
      <w:r w:rsidR="00D12A56">
        <w:t xml:space="preserve"> is FFS. It is also FFS whether or not separate values of d</w:t>
      </w:r>
      <w:r w:rsidR="00D12A56" w:rsidRPr="00D83A88">
        <w:rPr>
          <w:vertAlign w:val="subscript"/>
        </w:rPr>
        <w:t>1</w:t>
      </w:r>
      <w:r w:rsidR="00D12A56">
        <w:t xml:space="preserve"> for PDSCH and PDCCH are needed. For example, for use cases in which </w:t>
      </w:r>
      <w:r>
        <w:t xml:space="preserve">both PDSCH and </w:t>
      </w:r>
      <w:r w:rsidR="00D12A56">
        <w:t xml:space="preserve">PDCCH </w:t>
      </w:r>
      <w:r>
        <w:t xml:space="preserve">share the same TCI state, </w:t>
      </w:r>
      <w:r w:rsidR="00D12A56">
        <w:t>the same value of d</w:t>
      </w:r>
      <w:r w:rsidR="00D12A56" w:rsidRPr="00D83A88">
        <w:rPr>
          <w:vertAlign w:val="subscript"/>
        </w:rPr>
        <w:t>1</w:t>
      </w:r>
      <w:r w:rsidR="00D12A56">
        <w:t xml:space="preserve"> </w:t>
      </w:r>
      <w:r>
        <w:t>could</w:t>
      </w:r>
      <w:r w:rsidR="00D12A56">
        <w:t xml:space="preserve"> be used for both physical channels.</w:t>
      </w:r>
      <w:r>
        <w:t xml:space="preserve"> One example is that the updated QCL assumption can be applied 1 slot after the first DCI signalling of a TCI.</w:t>
      </w:r>
    </w:p>
    <w:p w14:paraId="2D0FF6D0" w14:textId="59734ADF" w:rsidR="00D12A56" w:rsidRDefault="00CB3DBC" w:rsidP="007748D4">
      <w:r>
        <w:rPr>
          <w:b/>
        </w:rPr>
        <w:t>M</w:t>
      </w:r>
      <w:r w:rsidR="00356447" w:rsidRPr="00B07B71">
        <w:rPr>
          <w:b/>
        </w:rPr>
        <w:t>echanism-2</w:t>
      </w:r>
      <w:r w:rsidR="00356447">
        <w:t xml:space="preserve"> (implicit </w:t>
      </w:r>
      <w:r>
        <w:t>update of a TCI state) is</w:t>
      </w:r>
      <w:r w:rsidR="007F77BA">
        <w:t xml:space="preserve"> required for </w:t>
      </w:r>
      <w:r>
        <w:t xml:space="preserve">aperiodically triggered P2 or P3 procedures and should also be supported. </w:t>
      </w:r>
      <w:r w:rsidR="00B07B71">
        <w:t>In Mechanism-2, t</w:t>
      </w:r>
      <w:r w:rsidR="00356447">
        <w:t xml:space="preserve">he UE is triggered </w:t>
      </w:r>
      <w:r w:rsidR="00234BED">
        <w:t xml:space="preserve">to perform a measurement on a set or sets of aperiodic CSI-RS resources for </w:t>
      </w:r>
      <w:r>
        <w:t xml:space="preserve">the purposes of beam </w:t>
      </w:r>
      <w:r w:rsidR="007C55DF">
        <w:t xml:space="preserve">management </w:t>
      </w:r>
      <w:r>
        <w:t>either on the Tx side or Rx side.</w:t>
      </w:r>
      <w:r w:rsidR="00963044">
        <w:t xml:space="preserve"> The UE receives by DCI the measurement trigger plus a TCI state index</w:t>
      </w:r>
      <w:r>
        <w:t>. In the example above, the TCI state can be the same one that was initialized explicitly. When the UE receives the TCI state index along with the measurement trigge</w:t>
      </w:r>
      <w:r w:rsidR="002D246D">
        <w:t xml:space="preserve">r, the UE shall interpret this as instruction to perform the measurement, and </w:t>
      </w:r>
      <w:r w:rsidR="00EF2C43">
        <w:t>it can update</w:t>
      </w:r>
      <w:r w:rsidR="002D246D">
        <w:t xml:space="preserve"> the RS index in each </w:t>
      </w:r>
      <w:r w:rsidR="0020020B">
        <w:t xml:space="preserve">RS </w:t>
      </w:r>
      <w:r w:rsidR="002D246D">
        <w:t xml:space="preserve">set with the preferred CRI from each resource set on which it measures, respectively. These RS index(es) </w:t>
      </w:r>
      <w:r w:rsidR="00EF2C43">
        <w:t xml:space="preserve">can </w:t>
      </w:r>
      <w:r w:rsidR="002D246D">
        <w:t>then become the new QCL references for the signalled TCI state and remain valid until the next time a measurement trigger with the same TCI index is received.</w:t>
      </w:r>
      <w:r w:rsidR="00EF2C43">
        <w:t xml:space="preserve"> Again, it is important to consider the timing details. If the UE receives the explicit signalling in slot n, it should be specified that the first time that the UE may actually apply the updated QCL assumption for demodulation of PDSCH of PDCCH is in slot n + d</w:t>
      </w:r>
      <w:r w:rsidR="00EF2C43">
        <w:rPr>
          <w:vertAlign w:val="subscript"/>
        </w:rPr>
        <w:t>2</w:t>
      </w:r>
      <w:r w:rsidR="00EF2C43">
        <w:t xml:space="preserve"> where the value of d</w:t>
      </w:r>
      <w:r w:rsidR="00EF2C43">
        <w:rPr>
          <w:vertAlign w:val="subscript"/>
        </w:rPr>
        <w:t>2</w:t>
      </w:r>
      <w:r w:rsidR="00EF2C43">
        <w:t xml:space="preserve"> is FFS.</w:t>
      </w:r>
    </w:p>
    <w:p w14:paraId="5794EC50" w14:textId="137044AD" w:rsidR="00234F42" w:rsidRDefault="00F9048C" w:rsidP="00234F42">
      <w:r>
        <w:t xml:space="preserve">While Mechanism-2 is intended for aperiodic CSI-RS, this does not preclude use of Mechanism-1 for initializing the spatial </w:t>
      </w:r>
      <w:r w:rsidR="00234F42">
        <w:t>QCL reference for a TCI state that will be updated at a later time with a QCL reference to an aperiodic CSI-RS resource. This is useful, for example, when a periodic DL RS, e.g., SSB or p-CSI-RS, is used for new beam discovery and aperiodic CSI-RS is used for beam refinement, either through a P2 or P3 procedure. When a new beam is discovered by the gNB based on UE reporting, the gNB explicitly signals a TCI and the RS index corresponding to the new beam to the UE. The UE then updates its own TCI state configuration with the signalled RS index. For the case of a P2 beam refinement, the initialized QCL reference to the periodic resource is useful for the UE to help it set its Rx beam for receiving the aperiodic CSI-RS resources during the P2 refinement step.</w:t>
      </w:r>
    </w:p>
    <w:p w14:paraId="547CBCB5" w14:textId="22BFF350" w:rsidR="008A71AF" w:rsidRPr="005857CF" w:rsidRDefault="00F9048C" w:rsidP="005857CF">
      <w:pPr>
        <w:pStyle w:val="BodyText"/>
      </w:pPr>
      <w:r>
        <w:t xml:space="preserve">Based on </w:t>
      </w:r>
      <w:r>
        <w:rPr>
          <w:bCs/>
        </w:rPr>
        <w:t xml:space="preserve">the above discussion </w:t>
      </w:r>
      <w:r w:rsidR="005857CF" w:rsidRPr="005857CF">
        <w:t>make the following comprehensive proposal:</w:t>
      </w:r>
    </w:p>
    <w:p w14:paraId="09D23476" w14:textId="3353B000" w:rsidR="00BF6992" w:rsidRPr="00BF6992" w:rsidRDefault="00BF6992" w:rsidP="00F9048C">
      <w:pPr>
        <w:pStyle w:val="Proposal"/>
        <w:rPr>
          <w:rFonts w:eastAsia="SimSun"/>
        </w:rPr>
      </w:pPr>
      <w:bookmarkStart w:id="16" w:name="_Toc492556178"/>
      <w:bookmarkStart w:id="17" w:name="_Toc492921923"/>
      <w:bookmarkStart w:id="18" w:name="_Toc492922047"/>
      <w:bookmarkStart w:id="19" w:name="_Toc492922154"/>
      <w:bookmarkStart w:id="20" w:name="_Toc492922192"/>
      <w:bookmarkStart w:id="21" w:name="_Toc492922253"/>
      <w:bookmarkStart w:id="22" w:name="_Toc492922435"/>
      <w:bookmarkStart w:id="23" w:name="_Toc492922632"/>
      <w:bookmarkStart w:id="24" w:name="_Toc492924622"/>
      <w:r>
        <w:rPr>
          <w:rFonts w:eastAsia="SimSun"/>
        </w:rPr>
        <w:t>Procedures for defining/updating TCI States</w:t>
      </w:r>
      <w:bookmarkEnd w:id="16"/>
      <w:bookmarkEnd w:id="17"/>
      <w:r w:rsidR="00F9048C">
        <w:rPr>
          <w:rFonts w:eastAsia="SimSun"/>
        </w:rPr>
        <w:t xml:space="preserve"> (</w:t>
      </w:r>
      <w:r w:rsidR="00B9676E">
        <w:rPr>
          <w:rFonts w:eastAsia="SimSun"/>
        </w:rPr>
        <w:t>details below</w:t>
      </w:r>
      <w:r w:rsidR="00F9048C">
        <w:rPr>
          <w:rFonts w:eastAsia="SimSun"/>
        </w:rPr>
        <w:t>)</w:t>
      </w:r>
      <w:bookmarkEnd w:id="18"/>
      <w:bookmarkEnd w:id="19"/>
      <w:bookmarkEnd w:id="20"/>
      <w:bookmarkEnd w:id="21"/>
      <w:bookmarkEnd w:id="22"/>
      <w:bookmarkEnd w:id="23"/>
      <w:bookmarkEnd w:id="24"/>
    </w:p>
    <w:p w14:paraId="441DC7AC" w14:textId="77777777" w:rsidR="00BF6992" w:rsidRPr="00EA68E1" w:rsidRDefault="00BF6992" w:rsidP="00BF6992">
      <w:pPr>
        <w:pStyle w:val="ListParagraph"/>
        <w:numPr>
          <w:ilvl w:val="0"/>
          <w:numId w:val="21"/>
        </w:numPr>
        <w:rPr>
          <w:b/>
        </w:rPr>
      </w:pPr>
      <w:r>
        <w:t>For a UE in RRC CONNECTED mode, an RS within an RS set of any TCI state may be dynamically updated through either of the following two mechanisms</w:t>
      </w:r>
    </w:p>
    <w:p w14:paraId="4581E494" w14:textId="77777777" w:rsidR="00BF6992" w:rsidRPr="008452AA" w:rsidRDefault="00BF6992" w:rsidP="00BF6992">
      <w:pPr>
        <w:pStyle w:val="ListParagraph"/>
        <w:numPr>
          <w:ilvl w:val="0"/>
          <w:numId w:val="21"/>
        </w:numPr>
        <w:rPr>
          <w:b/>
        </w:rPr>
      </w:pPr>
      <w:r w:rsidRPr="00D83A88">
        <w:rPr>
          <w:b/>
        </w:rPr>
        <w:t>Mechanism-1</w:t>
      </w:r>
      <w:r>
        <w:t xml:space="preserve"> (Explicit update of a TCI state)</w:t>
      </w:r>
    </w:p>
    <w:p w14:paraId="232AEC77" w14:textId="77777777" w:rsidR="00BF6992" w:rsidRPr="00DD5C7F" w:rsidRDefault="00BF6992" w:rsidP="00BF6992">
      <w:pPr>
        <w:pStyle w:val="ListParagraph"/>
        <w:numPr>
          <w:ilvl w:val="1"/>
          <w:numId w:val="21"/>
        </w:numPr>
        <w:rPr>
          <w:b/>
        </w:rPr>
      </w:pPr>
      <w:r>
        <w:t>The UE receives a signalling message with a TCI value and the index of a DL RS to be assigned to an RS set belonging to the TCI state</w:t>
      </w:r>
    </w:p>
    <w:p w14:paraId="40BE5DE2" w14:textId="77777777" w:rsidR="00BF6992" w:rsidRPr="008F7137" w:rsidRDefault="00BF6992" w:rsidP="00BF6992">
      <w:pPr>
        <w:pStyle w:val="ListParagraph"/>
        <w:numPr>
          <w:ilvl w:val="1"/>
          <w:numId w:val="21"/>
        </w:numPr>
        <w:rPr>
          <w:b/>
        </w:rPr>
      </w:pPr>
      <w:r>
        <w:t>The RS index can be an</w:t>
      </w:r>
    </w:p>
    <w:p w14:paraId="622479F8" w14:textId="77777777" w:rsidR="00BF6992" w:rsidRPr="008F7137" w:rsidRDefault="00BF6992" w:rsidP="00BF6992">
      <w:pPr>
        <w:pStyle w:val="ListParagraph"/>
        <w:numPr>
          <w:ilvl w:val="2"/>
          <w:numId w:val="21"/>
        </w:numPr>
        <w:rPr>
          <w:b/>
        </w:rPr>
      </w:pPr>
      <w:r>
        <w:lastRenderedPageBreak/>
        <w:t>SSB index</w:t>
      </w:r>
    </w:p>
    <w:p w14:paraId="2C681B40" w14:textId="77777777" w:rsidR="00BF6992" w:rsidRPr="00D83A88" w:rsidRDefault="00BF6992" w:rsidP="00BF6992">
      <w:pPr>
        <w:pStyle w:val="ListParagraph"/>
        <w:numPr>
          <w:ilvl w:val="2"/>
          <w:numId w:val="21"/>
        </w:numPr>
        <w:rPr>
          <w:b/>
        </w:rPr>
      </w:pPr>
      <w:r>
        <w:t>Index of a periodic, semi-persistent, or aperiodic CSI-RS resource</w:t>
      </w:r>
    </w:p>
    <w:p w14:paraId="30EA3F44" w14:textId="77777777" w:rsidR="00BF6992" w:rsidRPr="00813BE0" w:rsidRDefault="00BF6992" w:rsidP="00BF6992">
      <w:pPr>
        <w:pStyle w:val="ListParagraph"/>
        <w:numPr>
          <w:ilvl w:val="3"/>
          <w:numId w:val="21"/>
        </w:numPr>
        <w:rPr>
          <w:b/>
        </w:rPr>
      </w:pPr>
      <w:r>
        <w:t>If measurement restriction is ON (for periodic/semi-persistent CSI-RS) the index refers to the most recent measurement of the indicated resource</w:t>
      </w:r>
    </w:p>
    <w:p w14:paraId="2589E574" w14:textId="77777777" w:rsidR="00BF6992" w:rsidRPr="00813BE0" w:rsidRDefault="00BF6992" w:rsidP="00BF6992">
      <w:pPr>
        <w:pStyle w:val="ListParagraph"/>
        <w:numPr>
          <w:ilvl w:val="3"/>
          <w:numId w:val="21"/>
        </w:numPr>
        <w:rPr>
          <w:b/>
        </w:rPr>
      </w:pPr>
      <w:r>
        <w:t>For aperiodic CSI-RS, the index refers to the most recent measurement of the indicated resource</w:t>
      </w:r>
    </w:p>
    <w:p w14:paraId="36344D23" w14:textId="77777777" w:rsidR="00BF6992" w:rsidRPr="008F7137" w:rsidRDefault="00BF6992" w:rsidP="00BF6992">
      <w:pPr>
        <w:pStyle w:val="ListParagraph"/>
        <w:numPr>
          <w:ilvl w:val="3"/>
          <w:numId w:val="21"/>
        </w:numPr>
        <w:rPr>
          <w:b/>
        </w:rPr>
      </w:pPr>
      <w:r>
        <w:t>FFS: Additionally support a time-stamped measurement of a CSI-RS resource</w:t>
      </w:r>
    </w:p>
    <w:p w14:paraId="0F8001D2" w14:textId="77777777" w:rsidR="00BF6992" w:rsidRPr="001D51E8" w:rsidRDefault="00BF6992" w:rsidP="00BF6992">
      <w:pPr>
        <w:pStyle w:val="ListParagraph"/>
        <w:numPr>
          <w:ilvl w:val="1"/>
          <w:numId w:val="21"/>
        </w:numPr>
        <w:rPr>
          <w:b/>
        </w:rPr>
      </w:pPr>
      <w:r>
        <w:t>If the UE receives the signalling message in slot n, the first time that the UE may apply the updated QCL assumption for demodulation of PDSCH or PDCCH is in slot n + d</w:t>
      </w:r>
      <w:r w:rsidRPr="00D83A88">
        <w:rPr>
          <w:vertAlign w:val="subscript"/>
        </w:rPr>
        <w:t>1</w:t>
      </w:r>
    </w:p>
    <w:p w14:paraId="3CD2A16B" w14:textId="77777777" w:rsidR="00BF6992" w:rsidRPr="00D83A88" w:rsidRDefault="00BF6992" w:rsidP="00BF6992">
      <w:pPr>
        <w:pStyle w:val="ListParagraph"/>
        <w:numPr>
          <w:ilvl w:val="2"/>
          <w:numId w:val="21"/>
        </w:numPr>
        <w:rPr>
          <w:b/>
        </w:rPr>
      </w:pPr>
      <w:r>
        <w:t>FFS: Value of d</w:t>
      </w:r>
      <w:r w:rsidRPr="00D83A88">
        <w:rPr>
          <w:vertAlign w:val="subscript"/>
        </w:rPr>
        <w:t>1</w:t>
      </w:r>
      <w:r>
        <w:t xml:space="preserve"> </w:t>
      </w:r>
    </w:p>
    <w:p w14:paraId="77874E53" w14:textId="77777777" w:rsidR="00BF6992" w:rsidRPr="008C731E" w:rsidRDefault="00BF6992" w:rsidP="00BF6992">
      <w:pPr>
        <w:pStyle w:val="ListParagraph"/>
        <w:numPr>
          <w:ilvl w:val="1"/>
          <w:numId w:val="21"/>
        </w:numPr>
        <w:rPr>
          <w:b/>
        </w:rPr>
      </w:pPr>
      <w:r>
        <w:t xml:space="preserve">Note: </w:t>
      </w:r>
      <w:r w:rsidRPr="005442DD">
        <w:t xml:space="preserve">The signalling </w:t>
      </w:r>
      <w:r w:rsidRPr="00D83A88">
        <w:t xml:space="preserve">can simultaneously update </w:t>
      </w:r>
      <w:r w:rsidRPr="005442DD">
        <w:t>two RS sets</w:t>
      </w:r>
      <w:r>
        <w:t xml:space="preserve"> in which case two RS indexes would be signalled. Furthermore, the signalling can simultaneously update more than one TCI state.</w:t>
      </w:r>
    </w:p>
    <w:p w14:paraId="1CD4B8CC" w14:textId="77777777" w:rsidR="00BF6992" w:rsidRDefault="00BF6992" w:rsidP="00BF6992">
      <w:pPr>
        <w:pStyle w:val="ListParagraph"/>
        <w:numPr>
          <w:ilvl w:val="1"/>
          <w:numId w:val="21"/>
        </w:numPr>
      </w:pPr>
      <w:r>
        <w:t>FFS: Further signalling details, e.g., RRC, MAC-CE, DCI, or a combination</w:t>
      </w:r>
    </w:p>
    <w:p w14:paraId="27C21A4A" w14:textId="77777777" w:rsidR="00BF6992" w:rsidRPr="00291807" w:rsidRDefault="00BF6992" w:rsidP="00BF6992">
      <w:pPr>
        <w:pStyle w:val="ListParagraph"/>
        <w:numPr>
          <w:ilvl w:val="0"/>
          <w:numId w:val="21"/>
        </w:numPr>
        <w:rPr>
          <w:b/>
        </w:rPr>
      </w:pPr>
      <w:r w:rsidRPr="00D83A88">
        <w:rPr>
          <w:b/>
        </w:rPr>
        <w:t>Mechanism-2</w:t>
      </w:r>
      <w:r>
        <w:t xml:space="preserve"> (Implicit update of a TCI state)</w:t>
      </w:r>
    </w:p>
    <w:p w14:paraId="5C775ADA" w14:textId="77777777" w:rsidR="00BF6992" w:rsidRPr="00E94797" w:rsidRDefault="00BF6992" w:rsidP="00BF6992">
      <w:pPr>
        <w:pStyle w:val="ListParagraph"/>
        <w:numPr>
          <w:ilvl w:val="1"/>
          <w:numId w:val="21"/>
        </w:numPr>
        <w:rPr>
          <w:b/>
        </w:rPr>
      </w:pPr>
      <w:r>
        <w:t>The UE receives by DCI a measurement trigger for one or two resource sets of aperiodic CSI-RS resources</w:t>
      </w:r>
      <w:r w:rsidRPr="00F10ADF">
        <w:t xml:space="preserve"> </w:t>
      </w:r>
      <w:r>
        <w:t>in the same slot, plus a TCI value</w:t>
      </w:r>
    </w:p>
    <w:p w14:paraId="69E55275" w14:textId="77777777" w:rsidR="00BF6992" w:rsidRPr="00B45D75" w:rsidRDefault="00BF6992" w:rsidP="00BF6992">
      <w:pPr>
        <w:pStyle w:val="ListParagraph"/>
        <w:numPr>
          <w:ilvl w:val="2"/>
          <w:numId w:val="21"/>
        </w:numPr>
        <w:rPr>
          <w:b/>
        </w:rPr>
      </w:pPr>
      <w:r>
        <w:t>Note: a resource set in this context refers to a set of CSI-RS resources configured within a  resource setting in the agreed CSI framework</w:t>
      </w:r>
    </w:p>
    <w:p w14:paraId="1D99369C" w14:textId="2FAADAB8" w:rsidR="00BF6992" w:rsidRPr="00F74C38" w:rsidRDefault="00F9048C" w:rsidP="00BF6992">
      <w:pPr>
        <w:pStyle w:val="ListParagraph"/>
        <w:numPr>
          <w:ilvl w:val="1"/>
          <w:numId w:val="21"/>
        </w:numPr>
        <w:rPr>
          <w:b/>
        </w:rPr>
      </w:pPr>
      <w:r>
        <w:t xml:space="preserve">The UE </w:t>
      </w:r>
      <w:r w:rsidR="00BF6992">
        <w:t>associates the preferred CSI-RS resource from each triggered resource set with the TCI state of the signalled TCI value and thus assigns the preferred CSI-RS(s) to the RS set(s) within the TCI state</w:t>
      </w:r>
    </w:p>
    <w:p w14:paraId="19D0CBED" w14:textId="77777777" w:rsidR="00BF6992" w:rsidRPr="001D51E8" w:rsidRDefault="00BF6992" w:rsidP="00BF6992">
      <w:pPr>
        <w:pStyle w:val="ListParagraph"/>
        <w:numPr>
          <w:ilvl w:val="1"/>
          <w:numId w:val="21"/>
        </w:numPr>
        <w:rPr>
          <w:b/>
        </w:rPr>
      </w:pPr>
      <w:r>
        <w:t>If the UE receives the DCI measurement trigger in slot n, the first time that the UE may apply the updated QCL assumption for demodulation of PDSCH or PDCCH is in slot n + d</w:t>
      </w:r>
      <w:r w:rsidRPr="00D83A88">
        <w:rPr>
          <w:vertAlign w:val="subscript"/>
        </w:rPr>
        <w:t>2</w:t>
      </w:r>
    </w:p>
    <w:p w14:paraId="7A2C00FC" w14:textId="77777777" w:rsidR="00BF6992" w:rsidRPr="00F74C38" w:rsidRDefault="00BF6992" w:rsidP="00BF6992">
      <w:pPr>
        <w:pStyle w:val="ListParagraph"/>
        <w:numPr>
          <w:ilvl w:val="2"/>
          <w:numId w:val="21"/>
        </w:numPr>
        <w:rPr>
          <w:b/>
        </w:rPr>
      </w:pPr>
      <w:r>
        <w:t>FFS: Value of d</w:t>
      </w:r>
      <w:r w:rsidRPr="00D83A88">
        <w:rPr>
          <w:vertAlign w:val="subscript"/>
        </w:rPr>
        <w:t>2</w:t>
      </w:r>
    </w:p>
    <w:p w14:paraId="052EC51A" w14:textId="4BD62E25" w:rsidR="00BF6992" w:rsidRPr="00B9676E" w:rsidRDefault="00BF6992" w:rsidP="00BF6992">
      <w:pPr>
        <w:pStyle w:val="ListParagraph"/>
        <w:numPr>
          <w:ilvl w:val="1"/>
          <w:numId w:val="21"/>
        </w:numPr>
        <w:rPr>
          <w:b/>
        </w:rPr>
      </w:pPr>
      <w:r>
        <w:t>FFS: Further signalling details, e.g., joint or separate encoding of the measurement trigger and TCI value in DCI</w:t>
      </w:r>
    </w:p>
    <w:p w14:paraId="72B52F0F" w14:textId="5950E1CF" w:rsidR="00CD7A58" w:rsidRDefault="00CD7A58" w:rsidP="006B70D2">
      <w:pPr>
        <w:pStyle w:val="Heading2"/>
      </w:pPr>
      <w:bookmarkStart w:id="25" w:name="_Ref492917535"/>
      <w:r>
        <w:t xml:space="preserve">Single-beam </w:t>
      </w:r>
      <w:r w:rsidRPr="006B70D2">
        <w:t>operation</w:t>
      </w:r>
      <w:bookmarkEnd w:id="25"/>
      <w:r>
        <w:t xml:space="preserve"> </w:t>
      </w:r>
    </w:p>
    <w:p w14:paraId="6A82C400" w14:textId="53EDBBE7" w:rsidR="00D13219" w:rsidRDefault="00B9676E" w:rsidP="00CD7A58">
      <w:r>
        <w:t xml:space="preserve">Many of the </w:t>
      </w:r>
      <w:r w:rsidR="00D13219">
        <w:t xml:space="preserve">procedures </w:t>
      </w:r>
      <w:r w:rsidR="008076D3">
        <w:t xml:space="preserve">on beam indication </w:t>
      </w:r>
      <w:r w:rsidR="00D13219">
        <w:t>have been designed under the assumption that the UE should adjust its Rx beams differently for PDCCH and PDSCH reception.</w:t>
      </w:r>
      <w:r w:rsidR="008076D3">
        <w:t xml:space="preserve"> </w:t>
      </w:r>
      <w:r w:rsidR="00D13219">
        <w:t xml:space="preserve">However, in many cases, this level of freedom is </w:t>
      </w:r>
      <w:r w:rsidR="008076D3">
        <w:t>not needed</w:t>
      </w:r>
      <w:r w:rsidR="00D13219">
        <w:t xml:space="preserve">. Both the PDCCH and PDSCH </w:t>
      </w:r>
      <w:r w:rsidR="008076D3">
        <w:t>can</w:t>
      </w:r>
      <w:r w:rsidR="00D13219">
        <w:t xml:space="preserve"> be transmitted with beams that provide the best SINR at the receiver. In many cases, this is the narrowest beam. Then, the target BLER for the PDCCH and the PDSCH are likely to be different, and that will be achieved by suitable selection of the </w:t>
      </w:r>
      <w:r w:rsidR="008076D3">
        <w:t xml:space="preserve">aggregation level for </w:t>
      </w:r>
      <w:r w:rsidR="00D13219">
        <w:t xml:space="preserve">PDCCH and </w:t>
      </w:r>
      <w:r w:rsidR="008076D3">
        <w:t xml:space="preserve">MCS for </w:t>
      </w:r>
      <w:r w:rsidR="00D13219">
        <w:t>PDSCH.</w:t>
      </w:r>
      <w:r w:rsidR="009D01F3">
        <w:t xml:space="preserve"> </w:t>
      </w:r>
    </w:p>
    <w:p w14:paraId="3943254D" w14:textId="43C67B09" w:rsidR="00D92194" w:rsidRDefault="00D92194" w:rsidP="00B9676E">
      <w:pPr>
        <w:pStyle w:val="Observation"/>
      </w:pPr>
      <w:bookmarkStart w:id="26" w:name="_Toc492924620"/>
      <w:r w:rsidRPr="00D92194">
        <w:t>A very common realization is that the PDCCH and PDSCH are transmitted using the same beam</w:t>
      </w:r>
      <w:r>
        <w:t>.</w:t>
      </w:r>
      <w:bookmarkEnd w:id="26"/>
    </w:p>
    <w:p w14:paraId="4FC09AF6" w14:textId="46FA819E" w:rsidR="00D92194" w:rsidRDefault="00D92194" w:rsidP="00CD7A58">
      <w:r>
        <w:t xml:space="preserve">Furthermore, the implementation of independent PDCCH and PDSCH beams </w:t>
      </w:r>
      <w:r w:rsidR="008076D3">
        <w:t>can</w:t>
      </w:r>
      <w:r>
        <w:t xml:space="preserve"> </w:t>
      </w:r>
      <w:r w:rsidR="008076D3">
        <w:t xml:space="preserve">lead </w:t>
      </w:r>
      <w:r>
        <w:t xml:space="preserve">to increased signalling. The extra amount depends on how often then the PDCCH and PDSCH beams are updated. </w:t>
      </w:r>
      <w:r w:rsidR="00D13219">
        <w:t xml:space="preserve">In addition, </w:t>
      </w:r>
      <w:r w:rsidR="009D01F3">
        <w:t>introducing the possibility to switch between the PDCCH and the PDSCH leads to a</w:t>
      </w:r>
      <w:r w:rsidR="008076D3">
        <w:t xml:space="preserve"> more complex UE implementation </w:t>
      </w:r>
      <w:r w:rsidR="009D01F3">
        <w:t>than if the Rx beam switches are constrained to be between s</w:t>
      </w:r>
      <w:r w:rsidR="008076D3">
        <w:t>lots.</w:t>
      </w:r>
      <w:r w:rsidR="00755841">
        <w:t xml:space="preserve"> </w:t>
      </w:r>
      <w:r>
        <w:t>For these reasons, we propose</w:t>
      </w:r>
    </w:p>
    <w:p w14:paraId="584B1D65" w14:textId="2CE509C8" w:rsidR="00D92194" w:rsidRPr="00D92194" w:rsidRDefault="00D92194" w:rsidP="00B9676E">
      <w:pPr>
        <w:pStyle w:val="Proposal"/>
      </w:pPr>
      <w:bookmarkStart w:id="27" w:name="_Toc492922633"/>
      <w:bookmarkStart w:id="28" w:name="_Toc492924623"/>
      <w:r w:rsidRPr="00D92194">
        <w:t xml:space="preserve">NR should support </w:t>
      </w:r>
      <w:r w:rsidR="00994139">
        <w:t>a</w:t>
      </w:r>
      <w:r w:rsidRPr="00D92194">
        <w:t xml:space="preserve"> configuration that beam indications for PDSCH are valid also for PDCCH.</w:t>
      </w:r>
      <w:bookmarkEnd w:id="27"/>
      <w:bookmarkEnd w:id="28"/>
    </w:p>
    <w:p w14:paraId="17590E96" w14:textId="17010A1D" w:rsidR="00DB46BF" w:rsidRDefault="00DB46BF" w:rsidP="00DB46BF">
      <w:pPr>
        <w:pStyle w:val="Heading1"/>
      </w:pPr>
      <w:r>
        <w:t>UL Beam Indication</w:t>
      </w:r>
    </w:p>
    <w:p w14:paraId="63E66158" w14:textId="4DB0518B" w:rsidR="001871F3" w:rsidRDefault="00A2683F" w:rsidP="009721B3">
      <w:r>
        <w:t xml:space="preserve">In the previous section, </w:t>
      </w:r>
      <w:r w:rsidR="00583278">
        <w:t>DL beam indication is discussed both for PDSCH and PDCCH.</w:t>
      </w:r>
      <w:r>
        <w:t xml:space="preserve"> DL beam indication consists of signalling a TCI </w:t>
      </w:r>
      <w:r w:rsidR="00583278">
        <w:t xml:space="preserve">to the UE which </w:t>
      </w:r>
      <w:r w:rsidR="003849BD">
        <w:t>provides</w:t>
      </w:r>
      <w:r w:rsidR="00583278">
        <w:t xml:space="preserve"> one or more </w:t>
      </w:r>
      <w:r w:rsidR="003849BD">
        <w:t xml:space="preserve">spatial </w:t>
      </w:r>
      <w:r w:rsidR="00583278">
        <w:t>QCL referen</w:t>
      </w:r>
      <w:r w:rsidR="003849BD">
        <w:t xml:space="preserve">ces which can be used by the UE to adjust its Rx spatial configuration, i.e., spatial filter/spatial precoder/beam for the purposes of demodulation of PDSCH and PDCCH. </w:t>
      </w:r>
      <w:r w:rsidR="00583278">
        <w:t>Maintenance of several different TCI states a</w:t>
      </w:r>
      <w:r w:rsidR="001871F3">
        <w:t>llows flexibility to the gNB to dynamically switch between different Tx beams either within a TRP or between TRPs. This is beneficial, e.g., for MU-MIMO operation by being able to schedule different users in different candidate beams, and multi-TRP operation to support either or both dynamic point selection (DPS) or non-coherent joint transmission (NC-JT).</w:t>
      </w:r>
    </w:p>
    <w:p w14:paraId="38632109" w14:textId="77777777" w:rsidR="00EB733B" w:rsidRDefault="001871F3" w:rsidP="009721B3">
      <w:r>
        <w:lastRenderedPageBreak/>
        <w:t xml:space="preserve">While DL beam indication has been discussed extensively, UL beam indication has not received very much attention. Clearly, if DL beam indication is used, some form of beam indication in the uplink is </w:t>
      </w:r>
      <w:r w:rsidR="007313C0">
        <w:t>beneficial</w:t>
      </w:r>
      <w:r>
        <w:t xml:space="preserve"> to aid the UE in adjusting its Tx spatial configuration, i.e., spatial filter</w:t>
      </w:r>
      <w:r w:rsidR="007313C0">
        <w:t>/spatial precoder/beam for the purposes of transmitting UL signals (PUSCH, PUCCH, and SRS). This simplifies gNB operation in the demodulation of PUSCH and PUCCH in that the received signals at the gNB are aligned with a desired gNB analog beam direction.</w:t>
      </w:r>
      <w:r w:rsidR="00EB733B">
        <w:t xml:space="preserve"> </w:t>
      </w:r>
      <w:r w:rsidR="007313C0">
        <w:t>Since a framework for DL beam indication has already been agreed, it makes sense to leverage that framework as much as possible for UL beam indication.</w:t>
      </w:r>
    </w:p>
    <w:p w14:paraId="461E3152" w14:textId="3F9FF785" w:rsidR="006523EA" w:rsidRDefault="00EB733B" w:rsidP="009721B3">
      <w:r>
        <w:t xml:space="preserve">To enable a UE to adjust its </w:t>
      </w:r>
      <w:r w:rsidR="006523EA">
        <w:t xml:space="preserve">Tx spatial configuration for the transmission of PUSCH/PUCCH/SRS, a spatial QCL reference is needed. In the case of UEs with UL/DL beam correspondence, a natural candidate is the DL RS (CSI-RS or SSB) that is associated with </w:t>
      </w:r>
      <w:r>
        <w:t>a signalled</w:t>
      </w:r>
      <w:r w:rsidR="006523EA">
        <w:t xml:space="preserve"> TCI. </w:t>
      </w:r>
      <w:r w:rsidR="00981671">
        <w:t>The UE can then</w:t>
      </w:r>
      <w:r w:rsidR="006523EA">
        <w:t xml:space="preserve"> adjust its spatial Tx configuration such that it is reciprocal to the spatial Rx configuration with the DL RS. Here reciprocal can mean that a UE Tx beam is oriented in the </w:t>
      </w:r>
      <w:r w:rsidR="00981671">
        <w:t>reciprocal</w:t>
      </w:r>
      <w:r w:rsidR="006523EA">
        <w:t xml:space="preserve"> direction of an Rx beam. I</w:t>
      </w:r>
      <w:r w:rsidR="003A59DC">
        <w:t>t</w:t>
      </w:r>
      <w:r w:rsidR="006523EA">
        <w:t xml:space="preserve"> could also mean that ports of the transmitted uplink reference signal (PUSCH/PUCCH DMRS or SRS) are reciprocally and spatially quasi-co-located with the ports of the DL RS. However, the notation of reciprocal QCL has not been agreed in RAN1. Regardless, the</w:t>
      </w:r>
      <w:r w:rsidR="003A59DC">
        <w:t xml:space="preserve"> notion of reciprocal beam directions is quite natural.</w:t>
      </w:r>
    </w:p>
    <w:p w14:paraId="364DE7D6" w14:textId="6346E08B" w:rsidR="003A59DC" w:rsidRDefault="003A59DC" w:rsidP="009721B3">
      <w:r>
        <w:t xml:space="preserve">In the case of DL beam indication </w:t>
      </w:r>
      <w:r w:rsidR="00FA60C8">
        <w:t>the TCI field is signalled in the same DCI as a DL grant which schedules PDSCH</w:t>
      </w:r>
      <w:r>
        <w:t>. For the case of UL beam indication, it makes sense to extend this framework such that the TCI fiel</w:t>
      </w:r>
      <w:r w:rsidR="00FA60C8">
        <w:t>d can be included in the same DCI as an UL grant which schedules PUSCH.</w:t>
      </w:r>
    </w:p>
    <w:p w14:paraId="3121165B" w14:textId="6CF159DA" w:rsidR="00FA60C8" w:rsidRDefault="00FA60C8" w:rsidP="009721B3">
      <w:pPr>
        <w:pStyle w:val="Proposal"/>
      </w:pPr>
      <w:bookmarkStart w:id="29" w:name="_Toc492921924"/>
      <w:bookmarkStart w:id="30" w:name="_Toc492922048"/>
      <w:bookmarkStart w:id="31" w:name="_Toc492922155"/>
      <w:bookmarkStart w:id="32" w:name="_Toc492922193"/>
      <w:bookmarkStart w:id="33" w:name="_Toc492922254"/>
      <w:bookmarkStart w:id="34" w:name="_Toc492922436"/>
      <w:bookmarkStart w:id="35" w:name="_Toc492922634"/>
      <w:bookmarkStart w:id="36" w:name="_Toc492924624"/>
      <w:r>
        <w:t>To enable UL beam indication, NR supports signalling a TCI in a DCI message containing an UL grant to aid the UE in adjusting its spatial Tx configuration (beam) for the purposes of transmitting PUSCH/PUCCH/SRS.</w:t>
      </w:r>
      <w:bookmarkEnd w:id="29"/>
      <w:bookmarkEnd w:id="30"/>
      <w:bookmarkEnd w:id="31"/>
      <w:bookmarkEnd w:id="32"/>
      <w:bookmarkEnd w:id="33"/>
      <w:bookmarkEnd w:id="34"/>
      <w:bookmarkEnd w:id="35"/>
      <w:bookmarkEnd w:id="36"/>
    </w:p>
    <w:p w14:paraId="32F64764" w14:textId="1D0D2EC1" w:rsidR="001940CC" w:rsidRDefault="001940CC" w:rsidP="009721B3">
      <w:r>
        <w:t>In the above discussion, the UE makes use of a DL RS (CSI-RS, SSB) as the spatial QCL reference</w:t>
      </w:r>
      <w:r w:rsidR="00A722D2">
        <w:t xml:space="preserve"> to adjust its spatial Tx configuration</w:t>
      </w:r>
      <w:r>
        <w:t xml:space="preserve">. However, there are at least two use cases where it is beneficial for the UE to make use of an UL RS (e.g., SRS) as the spatial QCL reference: (1) UL beam indication for UEs lacking UL/DL beam correspondence, and (2) DL </w:t>
      </w:r>
      <w:r w:rsidR="00755841">
        <w:t>beam indication for reciprocity-</w:t>
      </w:r>
      <w:r>
        <w:t xml:space="preserve">based operation. To support these use cases, </w:t>
      </w:r>
      <w:r w:rsidR="003A59DC">
        <w:t>it makes sense to extend the beam indica</w:t>
      </w:r>
      <w:r w:rsidR="00AC395C">
        <w:t xml:space="preserve">tion framework such that UL RSs </w:t>
      </w:r>
      <w:r w:rsidR="003A59DC">
        <w:t xml:space="preserve">can </w:t>
      </w:r>
      <w:r w:rsidR="00AC395C">
        <w:t xml:space="preserve">be associated with </w:t>
      </w:r>
      <w:r>
        <w:t>TCI state</w:t>
      </w:r>
      <w:r w:rsidR="00AC395C">
        <w:t xml:space="preserve">s, e.g., as </w:t>
      </w:r>
      <w:r w:rsidR="00755841">
        <w:t xml:space="preserve">yet </w:t>
      </w:r>
      <w:r w:rsidR="00AC395C">
        <w:t xml:space="preserve">another type of RS to be included in the RS Set of </w:t>
      </w:r>
      <w:r w:rsidR="00A722D2">
        <w:t>a</w:t>
      </w:r>
      <w:r w:rsidR="00AC395C">
        <w:t xml:space="preserve"> TCI state</w:t>
      </w:r>
      <w:r>
        <w:t>. The particular SRS that is associated with the TCI state can be based on a prior measurement at the gNB on a set of SRS resources transmitted by the UE, e.g., in a U3 proce</w:t>
      </w:r>
      <w:r w:rsidR="00A722D2">
        <w:t xml:space="preserve">dure. Based on this measurement, the gNB explicitly signals the UE with an SRS resource indicator (SRI) </w:t>
      </w:r>
      <w:r w:rsidR="00E8345F">
        <w:t xml:space="preserve">indicating the </w:t>
      </w:r>
      <w:r w:rsidR="00A722D2">
        <w:t xml:space="preserve">preferred SRS resource along with the TCI to which the UE should associated the indicated SRI. </w:t>
      </w:r>
      <w:r w:rsidR="003A59DC">
        <w:t xml:space="preserve">In this way, when TCI is signalled in DCI </w:t>
      </w:r>
      <w:r w:rsidR="00A722D2">
        <w:t xml:space="preserve">at a later point in time </w:t>
      </w:r>
      <w:r w:rsidR="003A59DC">
        <w:t xml:space="preserve">for the purposes of either DL or UL beam indication, </w:t>
      </w:r>
      <w:r w:rsidR="00A722D2">
        <w:t xml:space="preserve">the associated UL RS </w:t>
      </w:r>
      <w:r w:rsidR="003A59DC">
        <w:t>provide</w:t>
      </w:r>
      <w:r w:rsidR="00A722D2">
        <w:t xml:space="preserve">s the UE with the needed </w:t>
      </w:r>
      <w:r w:rsidR="003A59DC">
        <w:t>spatial QCL reference.</w:t>
      </w:r>
    </w:p>
    <w:p w14:paraId="3188178F" w14:textId="41844823" w:rsidR="00E8345F" w:rsidRDefault="00AC395C" w:rsidP="009721B3">
      <w:r>
        <w:t>For use case (1), the UE adjust</w:t>
      </w:r>
      <w:r w:rsidR="00E8345F">
        <w:t>s</w:t>
      </w:r>
      <w:r>
        <w:t xml:space="preserve"> its spatial Tx configuration such that it aligns with the spatial Tx configuration associated with the UL RS</w:t>
      </w:r>
      <w:r w:rsidR="00E8345F">
        <w:t xml:space="preserve"> (SRS)</w:t>
      </w:r>
      <w:r>
        <w:t xml:space="preserve"> contained in the TCI state signalled over DCI</w:t>
      </w:r>
      <w:r w:rsidR="00E8345F">
        <w:t xml:space="preserve"> in an UL grant</w:t>
      </w:r>
      <w:r>
        <w:t>.</w:t>
      </w:r>
      <w:r w:rsidR="00E8345F">
        <w:t xml:space="preserve"> In this way, the gNB can control the receive direction for PUSCH/PUSCH/SRS for UEs lacking UL/DL beam correspondence. For use case (2), the UE adjusts its spatial Rx configuration such that it is reciprocal</w:t>
      </w:r>
      <w:r w:rsidR="00E8345F" w:rsidRPr="00E8345F">
        <w:t xml:space="preserve"> </w:t>
      </w:r>
      <w:r w:rsidR="00E8345F">
        <w:t xml:space="preserve">to the spatial Tx configuration associated with the UL RS (SRS) contained in the TCI state signalled over DCI in a DL grant. In this way, the gNB can base its DL beamforming decisions for transmission of </w:t>
      </w:r>
      <w:r w:rsidR="00755841">
        <w:t xml:space="preserve">PDSCH/PDCCH/CSI-RS/PTRS/TRS </w:t>
      </w:r>
      <w:r w:rsidR="00E8345F">
        <w:t xml:space="preserve">based on </w:t>
      </w:r>
      <w:r w:rsidR="00755841">
        <w:t xml:space="preserve">SRS </w:t>
      </w:r>
      <w:r w:rsidR="00E8345F">
        <w:t>measurements</w:t>
      </w:r>
      <w:r w:rsidR="00755841">
        <w:t xml:space="preserve"> (reciprocity)</w:t>
      </w:r>
      <w:r w:rsidR="00E8345F">
        <w:t>, while simulta</w:t>
      </w:r>
      <w:r w:rsidR="00FB5F18">
        <w:t xml:space="preserve">neously providing the UE with the needed </w:t>
      </w:r>
      <w:r w:rsidR="00E8345F">
        <w:t xml:space="preserve">spatial QCL reference </w:t>
      </w:r>
      <w:r w:rsidR="00FB5F18">
        <w:t xml:space="preserve">for adjusting its spatial Rx </w:t>
      </w:r>
      <w:r w:rsidR="00755841">
        <w:t>configuration for reception of the transmitted DL signals.</w:t>
      </w:r>
    </w:p>
    <w:p w14:paraId="247B8E16" w14:textId="4EC3D7BF" w:rsidR="00FB5F18" w:rsidRDefault="00FB5F18" w:rsidP="00FB5F18">
      <w:pPr>
        <w:pStyle w:val="Proposal"/>
      </w:pPr>
      <w:bookmarkStart w:id="37" w:name="_Toc492921925"/>
      <w:bookmarkStart w:id="38" w:name="_Toc492922049"/>
      <w:bookmarkStart w:id="39" w:name="_Toc492922156"/>
      <w:bookmarkStart w:id="40" w:name="_Toc492922194"/>
      <w:bookmarkStart w:id="41" w:name="_Toc492922255"/>
      <w:bookmarkStart w:id="42" w:name="_Toc492922437"/>
      <w:bookmarkStart w:id="43" w:name="_Toc492922635"/>
      <w:bookmarkStart w:id="44" w:name="_Toc492924625"/>
      <w:bookmarkStart w:id="45" w:name="_Toc492902597"/>
      <w:r>
        <w:t>To enable either (1) DL beam indication for reciprocity operation or (2) UL beam indication for UEs lacking UL/DL beam correspondence, NR supports inclusion of an SRS resource in an RS Set associated with a TCI state to provide the UE with a spatial QCL reference for adjusting its spatial Rx/Tx configuration (beam).</w:t>
      </w:r>
      <w:bookmarkEnd w:id="37"/>
      <w:bookmarkEnd w:id="38"/>
      <w:bookmarkEnd w:id="39"/>
      <w:bookmarkEnd w:id="40"/>
      <w:bookmarkEnd w:id="41"/>
      <w:bookmarkEnd w:id="42"/>
      <w:bookmarkEnd w:id="43"/>
      <w:bookmarkEnd w:id="44"/>
    </w:p>
    <w:p w14:paraId="4A38AA08" w14:textId="3D153387" w:rsidR="00FB5F18" w:rsidRDefault="00FB5F18" w:rsidP="00FB5F18">
      <w:pPr>
        <w:pStyle w:val="Proposal"/>
        <w:numPr>
          <w:ilvl w:val="0"/>
          <w:numId w:val="0"/>
        </w:numPr>
        <w:ind w:left="1701" w:hanging="1701"/>
      </w:pPr>
    </w:p>
    <w:bookmarkEnd w:id="45"/>
    <w:p w14:paraId="3D8FCD3D" w14:textId="509ED2BE" w:rsidR="00BF6992" w:rsidRDefault="005B6DD3" w:rsidP="005B6DD3">
      <w:pPr>
        <w:pStyle w:val="Heading1"/>
      </w:pPr>
      <w:r>
        <w:lastRenderedPageBreak/>
        <w:t>Beam Measurement and Reporting</w:t>
      </w:r>
    </w:p>
    <w:p w14:paraId="7807AF4B" w14:textId="0FB647EC" w:rsidR="007748D4" w:rsidRDefault="007748D4" w:rsidP="007748D4">
      <w:pPr>
        <w:pStyle w:val="Heading2"/>
      </w:pPr>
      <w:bookmarkStart w:id="46" w:name="_Ref492899780"/>
      <w:r>
        <w:t>Measurement and Reporting on SSB</w:t>
      </w:r>
      <w:bookmarkEnd w:id="46"/>
    </w:p>
    <w:p w14:paraId="5EF1E6B3" w14:textId="2F7EB450" w:rsidR="007748D4" w:rsidRPr="007748D4" w:rsidRDefault="007748D4" w:rsidP="007748D4">
      <w:r>
        <w:t>In RAN1#90 (Prague), the following agreement</w:t>
      </w:r>
      <w:r w:rsidR="00E349CA">
        <w:t xml:space="preserve">s/working assumptions were made regarding </w:t>
      </w:r>
      <w:r>
        <w:t>L1-RSRP measurements based on SSB</w:t>
      </w:r>
      <w:r w:rsidR="00E349CA">
        <w:t xml:space="preserve"> and configuration of CSI-RS resources for beam management.</w:t>
      </w:r>
    </w:p>
    <w:p w14:paraId="31E215FE" w14:textId="43E67347" w:rsidR="007748D4" w:rsidRDefault="007748D4" w:rsidP="007748D4">
      <w:r>
        <w:rPr>
          <w:noProof/>
          <w:lang w:val="en-US" w:eastAsia="en-US"/>
        </w:rPr>
        <mc:AlternateContent>
          <mc:Choice Requires="wps">
            <w:drawing>
              <wp:inline distT="0" distB="0" distL="0" distR="0" wp14:anchorId="7F2AD89B" wp14:editId="29C49EBB">
                <wp:extent cx="5943600" cy="1543306"/>
                <wp:effectExtent l="0" t="0" r="12700" b="17145"/>
                <wp:docPr id="4" name="Text Box 4"/>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8C6849A" w14:textId="77777777" w:rsidR="00FA60C8" w:rsidRPr="00875E26" w:rsidRDefault="00FA60C8" w:rsidP="007748D4">
                            <w:pPr>
                              <w:spacing w:after="0"/>
                              <w:rPr>
                                <w:rFonts w:eastAsia="MS Mincho"/>
                                <w:b/>
                                <w:u w:val="single"/>
                                <w:lang w:eastAsia="ja-JP"/>
                              </w:rPr>
                            </w:pPr>
                            <w:r w:rsidRPr="00EF562C">
                              <w:rPr>
                                <w:rFonts w:eastAsia="MS Mincho" w:hint="eastAsia"/>
                                <w:b/>
                                <w:highlight w:val="green"/>
                                <w:u w:val="single"/>
                                <w:lang w:eastAsia="ja-JP"/>
                              </w:rPr>
                              <w:t>Agreements:</w:t>
                            </w:r>
                          </w:p>
                          <w:p w14:paraId="62D9DE56" w14:textId="77777777" w:rsidR="00FA60C8" w:rsidRPr="00875E26" w:rsidRDefault="00FA60C8" w:rsidP="007748D4">
                            <w:pPr>
                              <w:numPr>
                                <w:ilvl w:val="0"/>
                                <w:numId w:val="24"/>
                              </w:numPr>
                              <w:tabs>
                                <w:tab w:val="left" w:pos="1440"/>
                              </w:tabs>
                              <w:overflowPunct/>
                              <w:autoSpaceDE/>
                              <w:autoSpaceDN/>
                              <w:adjustRightInd/>
                              <w:spacing w:after="0"/>
                              <w:jc w:val="left"/>
                              <w:textAlignment w:val="auto"/>
                              <w:rPr>
                                <w:rFonts w:eastAsia="MS Mincho"/>
                                <w:lang w:val="en-US" w:eastAsia="ja-JP"/>
                              </w:rPr>
                            </w:pPr>
                            <w:r w:rsidRPr="00875E26">
                              <w:rPr>
                                <w:rFonts w:eastAsia="MS Mincho"/>
                                <w:lang w:eastAsia="ja-JP"/>
                              </w:rPr>
                              <w:t>Support L1-RSRP reporting of measurements on SS block for beam management procedures</w:t>
                            </w:r>
                          </w:p>
                          <w:p w14:paraId="5B3373A4" w14:textId="77777777" w:rsidR="00FA60C8" w:rsidRPr="00875E26" w:rsidRDefault="00FA60C8" w:rsidP="007748D4">
                            <w:pPr>
                              <w:numPr>
                                <w:ilvl w:val="0"/>
                                <w:numId w:val="24"/>
                              </w:numPr>
                              <w:tabs>
                                <w:tab w:val="left" w:pos="1440"/>
                              </w:tabs>
                              <w:overflowPunct/>
                              <w:autoSpaceDE/>
                              <w:autoSpaceDN/>
                              <w:adjustRightInd/>
                              <w:spacing w:after="0"/>
                              <w:jc w:val="left"/>
                              <w:textAlignment w:val="auto"/>
                              <w:rPr>
                                <w:rFonts w:eastAsia="MS Mincho"/>
                                <w:lang w:val="en-US" w:eastAsia="ja-JP"/>
                              </w:rPr>
                            </w:pPr>
                            <w:r w:rsidRPr="00875E26">
                              <w:rPr>
                                <w:rFonts w:eastAsia="MS Mincho"/>
                                <w:lang w:eastAsia="ja-JP"/>
                              </w:rPr>
                              <w:t>The following configurations for L1-RSRP reporting for beam management are supported</w:t>
                            </w:r>
                            <w:r>
                              <w:rPr>
                                <w:rFonts w:eastAsia="MS Mincho" w:hint="eastAsia"/>
                                <w:lang w:eastAsia="ja-JP"/>
                              </w:rPr>
                              <w:t xml:space="preserve"> </w:t>
                            </w:r>
                          </w:p>
                          <w:p w14:paraId="5FE831B8" w14:textId="77777777" w:rsidR="00FA60C8" w:rsidRPr="00875E26" w:rsidRDefault="00FA60C8" w:rsidP="007748D4">
                            <w:pPr>
                              <w:numPr>
                                <w:ilvl w:val="1"/>
                                <w:numId w:val="24"/>
                              </w:numPr>
                              <w:tabs>
                                <w:tab w:val="left" w:pos="1440"/>
                              </w:tabs>
                              <w:overflowPunct/>
                              <w:autoSpaceDE/>
                              <w:autoSpaceDN/>
                              <w:adjustRightInd/>
                              <w:spacing w:after="0"/>
                              <w:jc w:val="left"/>
                              <w:textAlignment w:val="auto"/>
                              <w:rPr>
                                <w:rFonts w:eastAsia="MS Mincho"/>
                                <w:lang w:val="en-US" w:eastAsia="ja-JP"/>
                              </w:rPr>
                            </w:pPr>
                            <w:r w:rsidRPr="00875E26">
                              <w:rPr>
                                <w:rFonts w:eastAsia="MS Mincho"/>
                                <w:lang w:eastAsia="ja-JP"/>
                              </w:rPr>
                              <w:t>SS block only</w:t>
                            </w:r>
                            <w:r>
                              <w:rPr>
                                <w:rFonts w:eastAsia="MS Mincho" w:hint="eastAsia"/>
                                <w:lang w:eastAsia="ja-JP"/>
                              </w:rPr>
                              <w:t xml:space="preserve"> (with mandatory support by UE)</w:t>
                            </w:r>
                          </w:p>
                          <w:p w14:paraId="69C84332" w14:textId="77777777" w:rsidR="00FA60C8" w:rsidRPr="00875E26" w:rsidRDefault="00FA60C8" w:rsidP="007748D4">
                            <w:pPr>
                              <w:numPr>
                                <w:ilvl w:val="1"/>
                                <w:numId w:val="24"/>
                              </w:numPr>
                              <w:tabs>
                                <w:tab w:val="left" w:pos="1440"/>
                              </w:tabs>
                              <w:overflowPunct/>
                              <w:autoSpaceDE/>
                              <w:autoSpaceDN/>
                              <w:adjustRightInd/>
                              <w:spacing w:after="0"/>
                              <w:jc w:val="left"/>
                              <w:textAlignment w:val="auto"/>
                              <w:rPr>
                                <w:rFonts w:eastAsia="MS Mincho"/>
                                <w:lang w:val="en-US" w:eastAsia="ja-JP"/>
                              </w:rPr>
                            </w:pPr>
                            <w:r w:rsidRPr="00875E26">
                              <w:rPr>
                                <w:rFonts w:eastAsia="MS Mincho"/>
                                <w:lang w:eastAsia="ja-JP"/>
                              </w:rPr>
                              <w:t>CSI-RS only</w:t>
                            </w:r>
                            <w:r>
                              <w:rPr>
                                <w:rFonts w:eastAsia="MS Mincho" w:hint="eastAsia"/>
                                <w:lang w:eastAsia="ja-JP"/>
                              </w:rPr>
                              <w:t xml:space="preserve"> (with mandatory support by UE)</w:t>
                            </w:r>
                          </w:p>
                          <w:p w14:paraId="42C6CFD2" w14:textId="77777777" w:rsidR="00FA60C8" w:rsidRPr="00875E26" w:rsidRDefault="00FA60C8" w:rsidP="007748D4">
                            <w:pPr>
                              <w:numPr>
                                <w:ilvl w:val="1"/>
                                <w:numId w:val="24"/>
                              </w:numPr>
                              <w:tabs>
                                <w:tab w:val="left" w:pos="1440"/>
                              </w:tabs>
                              <w:overflowPunct/>
                              <w:autoSpaceDE/>
                              <w:autoSpaceDN/>
                              <w:adjustRightInd/>
                              <w:spacing w:after="0"/>
                              <w:jc w:val="left"/>
                              <w:textAlignment w:val="auto"/>
                              <w:rPr>
                                <w:rFonts w:eastAsia="MS Mincho"/>
                                <w:lang w:val="en-US" w:eastAsia="ja-JP"/>
                              </w:rPr>
                            </w:pPr>
                            <w:r w:rsidRPr="00875E26">
                              <w:rPr>
                                <w:rFonts w:eastAsia="MS Mincho"/>
                                <w:lang w:eastAsia="ja-JP"/>
                              </w:rPr>
                              <w:t>SS block + CSI-RS</w:t>
                            </w:r>
                            <w:r>
                              <w:rPr>
                                <w:rFonts w:eastAsia="MS Mincho" w:hint="eastAsia"/>
                                <w:lang w:eastAsia="ja-JP"/>
                              </w:rPr>
                              <w:t xml:space="preserve"> independent L1 RSRP reporting</w:t>
                            </w:r>
                          </w:p>
                          <w:p w14:paraId="5988C597" w14:textId="336CE74D" w:rsidR="00FA60C8" w:rsidRDefault="00FA60C8" w:rsidP="007748D4">
                            <w:pPr>
                              <w:numPr>
                                <w:ilvl w:val="2"/>
                                <w:numId w:val="24"/>
                              </w:numPr>
                              <w:tabs>
                                <w:tab w:val="left" w:pos="1440"/>
                              </w:tabs>
                              <w:overflowPunct/>
                              <w:autoSpaceDE/>
                              <w:autoSpaceDN/>
                              <w:adjustRightInd/>
                              <w:spacing w:after="0"/>
                              <w:jc w:val="left"/>
                              <w:textAlignment w:val="auto"/>
                              <w:rPr>
                                <w:rFonts w:eastAsia="MS Mincho"/>
                                <w:lang w:val="en-US" w:eastAsia="ja-JP"/>
                              </w:rPr>
                            </w:pPr>
                            <w:r w:rsidRPr="00875E26">
                              <w:rPr>
                                <w:rFonts w:eastAsia="MS Mincho"/>
                                <w:lang w:val="en-US" w:eastAsia="ja-JP"/>
                              </w:rPr>
                              <w:t>Joint L1-RSRP using QCL-ed SS-block + CSI-RS is optionally supported by UE</w:t>
                            </w:r>
                            <w:r>
                              <w:rPr>
                                <w:rFonts w:eastAsia="MS Mincho" w:hint="eastAsia"/>
                                <w:lang w:val="en-US" w:eastAsia="ja-JP"/>
                              </w:rPr>
                              <w:t xml:space="preserve"> (with </w:t>
                            </w:r>
                            <w:r>
                              <w:rPr>
                                <w:rFonts w:eastAsia="MS Mincho"/>
                                <w:lang w:val="en-US" w:eastAsia="ja-JP"/>
                              </w:rPr>
                              <w:t>optionally</w:t>
                            </w:r>
                            <w:r>
                              <w:rPr>
                                <w:rFonts w:eastAsia="MS Mincho" w:hint="eastAsia"/>
                                <w:lang w:val="en-US" w:eastAsia="ja-JP"/>
                              </w:rPr>
                              <w:t xml:space="preserve"> support by UE)</w:t>
                            </w:r>
                          </w:p>
                          <w:p w14:paraId="683AAF38" w14:textId="77777777" w:rsidR="00FA60C8" w:rsidRPr="00712017" w:rsidRDefault="00FA60C8" w:rsidP="00D62A54">
                            <w:pPr>
                              <w:spacing w:after="0"/>
                              <w:rPr>
                                <w:rFonts w:eastAsia="MS Mincho"/>
                                <w:highlight w:val="darkYellow"/>
                                <w:lang w:eastAsia="ja-JP"/>
                              </w:rPr>
                            </w:pPr>
                            <w:r w:rsidRPr="00712017">
                              <w:rPr>
                                <w:rFonts w:eastAsia="MS Mincho"/>
                                <w:highlight w:val="darkYellow"/>
                                <w:lang w:eastAsia="ja-JP"/>
                              </w:rPr>
                              <w:t>Working assumption:</w:t>
                            </w:r>
                          </w:p>
                          <w:p w14:paraId="2E60EDA8" w14:textId="77777777" w:rsidR="00FA60C8" w:rsidRPr="00712017" w:rsidRDefault="00FA60C8">
                            <w:pPr>
                              <w:numPr>
                                <w:ilvl w:val="0"/>
                                <w:numId w:val="33"/>
                              </w:numPr>
                              <w:tabs>
                                <w:tab w:val="left" w:pos="720"/>
                              </w:tabs>
                              <w:overflowPunct/>
                              <w:autoSpaceDE/>
                              <w:autoSpaceDN/>
                              <w:adjustRightInd/>
                              <w:spacing w:after="0"/>
                              <w:jc w:val="left"/>
                              <w:textAlignment w:val="auto"/>
                              <w:rPr>
                                <w:rFonts w:eastAsia="MS Mincho"/>
                                <w:lang w:val="en-US" w:eastAsia="ja-JP"/>
                              </w:rPr>
                            </w:pPr>
                            <w:r w:rsidRPr="00712017">
                              <w:rPr>
                                <w:rFonts w:eastAsia="MS Mincho"/>
                                <w:lang w:val="en-US" w:eastAsia="ja-JP"/>
                              </w:rPr>
                              <w:t>For beam management CSI-RS, NR supports higher layer configuration of a set of single-symbol CSI-RS resources where</w:t>
                            </w:r>
                          </w:p>
                          <w:p w14:paraId="578A189A" w14:textId="77777777" w:rsidR="00FA60C8" w:rsidRPr="00712017" w:rsidRDefault="00FA60C8">
                            <w:pPr>
                              <w:numPr>
                                <w:ilvl w:val="1"/>
                                <w:numId w:val="33"/>
                              </w:numPr>
                              <w:tabs>
                                <w:tab w:val="left" w:pos="720"/>
                              </w:tabs>
                              <w:overflowPunct/>
                              <w:autoSpaceDE/>
                              <w:autoSpaceDN/>
                              <w:adjustRightInd/>
                              <w:spacing w:after="0"/>
                              <w:jc w:val="left"/>
                              <w:textAlignment w:val="auto"/>
                              <w:rPr>
                                <w:rFonts w:eastAsia="MS Mincho"/>
                                <w:lang w:val="en-US" w:eastAsia="ja-JP"/>
                              </w:rPr>
                            </w:pPr>
                            <w:r w:rsidRPr="00712017">
                              <w:rPr>
                                <w:rFonts w:eastAsia="MS Mincho"/>
                                <w:lang w:val="en-US" w:eastAsia="ja-JP"/>
                              </w:rPr>
                              <w:t>The set configuration contains an information element (IE) indicating whether repetition is “on/off”</w:t>
                            </w:r>
                          </w:p>
                          <w:p w14:paraId="67DEAC3A" w14:textId="77777777" w:rsidR="00FA60C8" w:rsidRPr="00712017" w:rsidRDefault="00FA60C8">
                            <w:pPr>
                              <w:numPr>
                                <w:ilvl w:val="0"/>
                                <w:numId w:val="33"/>
                              </w:numPr>
                              <w:tabs>
                                <w:tab w:val="left" w:pos="720"/>
                              </w:tabs>
                              <w:overflowPunct/>
                              <w:autoSpaceDE/>
                              <w:autoSpaceDN/>
                              <w:adjustRightInd/>
                              <w:spacing w:after="0"/>
                              <w:jc w:val="left"/>
                              <w:textAlignment w:val="auto"/>
                              <w:rPr>
                                <w:rFonts w:eastAsia="MS Mincho"/>
                                <w:lang w:val="en-US" w:eastAsia="ja-JP"/>
                              </w:rPr>
                            </w:pPr>
                            <w:r w:rsidRPr="00712017">
                              <w:rPr>
                                <w:rFonts w:eastAsia="MS Mincho"/>
                                <w:lang w:val="en-US" w:eastAsia="ja-JP"/>
                              </w:rPr>
                              <w:t>Note: In this context, repetition “on/off” means:</w:t>
                            </w:r>
                          </w:p>
                          <w:p w14:paraId="64821691" w14:textId="77777777" w:rsidR="00FA60C8" w:rsidRPr="00712017" w:rsidRDefault="00FA60C8">
                            <w:pPr>
                              <w:numPr>
                                <w:ilvl w:val="1"/>
                                <w:numId w:val="33"/>
                              </w:numPr>
                              <w:tabs>
                                <w:tab w:val="left" w:pos="720"/>
                              </w:tabs>
                              <w:overflowPunct/>
                              <w:autoSpaceDE/>
                              <w:autoSpaceDN/>
                              <w:adjustRightInd/>
                              <w:spacing w:after="0"/>
                              <w:jc w:val="left"/>
                              <w:textAlignment w:val="auto"/>
                              <w:rPr>
                                <w:rFonts w:eastAsia="MS Mincho"/>
                                <w:lang w:val="en-US" w:eastAsia="ja-JP"/>
                              </w:rPr>
                            </w:pPr>
                            <w:r w:rsidRPr="00712017">
                              <w:rPr>
                                <w:rFonts w:eastAsia="MS Mincho"/>
                                <w:lang w:val="en-US" w:eastAsia="ja-JP"/>
                              </w:rPr>
                              <w:t>“On”: The UE may assume that the gNB maintains a fixed Tx beam</w:t>
                            </w:r>
                          </w:p>
                          <w:p w14:paraId="6DA8AF49" w14:textId="77777777" w:rsidR="00FA60C8" w:rsidRPr="00712017" w:rsidRDefault="00FA60C8">
                            <w:pPr>
                              <w:numPr>
                                <w:ilvl w:val="1"/>
                                <w:numId w:val="33"/>
                              </w:numPr>
                              <w:tabs>
                                <w:tab w:val="left" w:pos="720"/>
                              </w:tabs>
                              <w:overflowPunct/>
                              <w:autoSpaceDE/>
                              <w:autoSpaceDN/>
                              <w:adjustRightInd/>
                              <w:spacing w:after="0"/>
                              <w:jc w:val="left"/>
                              <w:textAlignment w:val="auto"/>
                              <w:rPr>
                                <w:rFonts w:eastAsia="MS Mincho"/>
                                <w:lang w:val="en-US" w:eastAsia="ja-JP"/>
                              </w:rPr>
                            </w:pPr>
                            <w:r w:rsidRPr="00712017">
                              <w:rPr>
                                <w:rFonts w:eastAsia="MS Mincho"/>
                                <w:lang w:val="en-US" w:eastAsia="ja-JP"/>
                              </w:rPr>
                              <w:t>“Off”: The UE can not assume that the gNB maintains a fixed Tx beam</w:t>
                            </w:r>
                          </w:p>
                          <w:p w14:paraId="73F24525" w14:textId="109C0946" w:rsidR="00FA60C8" w:rsidRPr="00E349CA" w:rsidRDefault="00FA60C8" w:rsidP="002E4464">
                            <w:pPr>
                              <w:numPr>
                                <w:ilvl w:val="0"/>
                                <w:numId w:val="33"/>
                              </w:numPr>
                              <w:tabs>
                                <w:tab w:val="left" w:pos="720"/>
                              </w:tabs>
                              <w:overflowPunct/>
                              <w:autoSpaceDE/>
                              <w:autoSpaceDN/>
                              <w:adjustRightInd/>
                              <w:spacing w:after="0"/>
                              <w:jc w:val="left"/>
                              <w:textAlignment w:val="auto"/>
                              <w:rPr>
                                <w:rFonts w:eastAsia="MS Mincho"/>
                                <w:lang w:val="en-US" w:eastAsia="ja-JP"/>
                              </w:rPr>
                            </w:pPr>
                            <w:r w:rsidRPr="00712017">
                              <w:rPr>
                                <w:rFonts w:eastAsia="MS Mincho"/>
                                <w:lang w:val="en-US" w:eastAsia="ja-JP"/>
                              </w:rPr>
                              <w:t>Note: This does NOT necessarily mean that the CSI-RS resources in a set occupy adjacent symbols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7F2AD89B" id="Text Box 4" o:spid="_x0000_s1029"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" fillcolor="white [3201]" strokeweight=".5pt">
                <v:textbox style="mso-fit-shape-to-text:t">
                  <w:txbxContent>
                    <w:p w14:paraId="28C6849A" w14:textId="77777777" w:rsidR="00FA60C8" w:rsidRPr="00875E26" w:rsidRDefault="00FA60C8" w:rsidP="007748D4">
                      <w:pPr>
                        <w:spacing w:after="0"/>
                        <w:rPr>
                          <w:rFonts w:eastAsia="MS Mincho"/>
                          <w:b/>
                          <w:u w:val="single"/>
                          <w:lang w:eastAsia="ja-JP"/>
                        </w:rPr>
                      </w:pPr>
                      <w:r w:rsidRPr="00EF562C">
                        <w:rPr>
                          <w:rFonts w:eastAsia="MS Mincho" w:hint="eastAsia"/>
                          <w:b/>
                          <w:highlight w:val="green"/>
                          <w:u w:val="single"/>
                          <w:lang w:eastAsia="ja-JP"/>
                        </w:rPr>
                        <w:t>Agreements:</w:t>
                      </w:r>
                    </w:p>
                    <w:p w14:paraId="62D9DE56" w14:textId="77777777" w:rsidR="00FA60C8" w:rsidRPr="00875E26" w:rsidRDefault="00FA60C8" w:rsidP="007748D4">
                      <w:pPr>
                        <w:numPr>
                          <w:ilvl w:val="0"/>
                          <w:numId w:val="24"/>
                        </w:numPr>
                        <w:tabs>
                          <w:tab w:val="left" w:pos="1440"/>
                        </w:tabs>
                        <w:overflowPunct/>
                        <w:autoSpaceDE/>
                        <w:autoSpaceDN/>
                        <w:adjustRightInd/>
                        <w:spacing w:after="0"/>
                        <w:jc w:val="left"/>
                        <w:textAlignment w:val="auto"/>
                        <w:rPr>
                          <w:rFonts w:eastAsia="MS Mincho"/>
                          <w:lang w:val="en-US" w:eastAsia="ja-JP"/>
                        </w:rPr>
                      </w:pPr>
                      <w:r w:rsidRPr="00875E26">
                        <w:rPr>
                          <w:rFonts w:eastAsia="MS Mincho"/>
                          <w:lang w:eastAsia="ja-JP"/>
                        </w:rPr>
                        <w:t>Support L1-RSRP reporting of measurements on SS block for beam management procedures</w:t>
                      </w:r>
                    </w:p>
                    <w:p w14:paraId="5B3373A4" w14:textId="77777777" w:rsidR="00FA60C8" w:rsidRPr="00875E26" w:rsidRDefault="00FA60C8" w:rsidP="007748D4">
                      <w:pPr>
                        <w:numPr>
                          <w:ilvl w:val="0"/>
                          <w:numId w:val="24"/>
                        </w:numPr>
                        <w:tabs>
                          <w:tab w:val="left" w:pos="1440"/>
                        </w:tabs>
                        <w:overflowPunct/>
                        <w:autoSpaceDE/>
                        <w:autoSpaceDN/>
                        <w:adjustRightInd/>
                        <w:spacing w:after="0"/>
                        <w:jc w:val="left"/>
                        <w:textAlignment w:val="auto"/>
                        <w:rPr>
                          <w:rFonts w:eastAsia="MS Mincho"/>
                          <w:lang w:val="en-US" w:eastAsia="ja-JP"/>
                        </w:rPr>
                      </w:pPr>
                      <w:r w:rsidRPr="00875E26">
                        <w:rPr>
                          <w:rFonts w:eastAsia="MS Mincho"/>
                          <w:lang w:eastAsia="ja-JP"/>
                        </w:rPr>
                        <w:t>The following configurations for L1-RSRP reporting for beam management are supported</w:t>
                      </w:r>
                      <w:r>
                        <w:rPr>
                          <w:rFonts w:eastAsia="MS Mincho" w:hint="eastAsia"/>
                          <w:lang w:eastAsia="ja-JP"/>
                        </w:rPr>
                        <w:t xml:space="preserve"> </w:t>
                      </w:r>
                    </w:p>
                    <w:p w14:paraId="5FE831B8" w14:textId="77777777" w:rsidR="00FA60C8" w:rsidRPr="00875E26" w:rsidRDefault="00FA60C8" w:rsidP="007748D4">
                      <w:pPr>
                        <w:numPr>
                          <w:ilvl w:val="1"/>
                          <w:numId w:val="24"/>
                        </w:numPr>
                        <w:tabs>
                          <w:tab w:val="left" w:pos="1440"/>
                        </w:tabs>
                        <w:overflowPunct/>
                        <w:autoSpaceDE/>
                        <w:autoSpaceDN/>
                        <w:adjustRightInd/>
                        <w:spacing w:after="0"/>
                        <w:jc w:val="left"/>
                        <w:textAlignment w:val="auto"/>
                        <w:rPr>
                          <w:rFonts w:eastAsia="MS Mincho"/>
                          <w:lang w:val="en-US" w:eastAsia="ja-JP"/>
                        </w:rPr>
                      </w:pPr>
                      <w:r w:rsidRPr="00875E26">
                        <w:rPr>
                          <w:rFonts w:eastAsia="MS Mincho"/>
                          <w:lang w:eastAsia="ja-JP"/>
                        </w:rPr>
                        <w:t>SS block only</w:t>
                      </w:r>
                      <w:r>
                        <w:rPr>
                          <w:rFonts w:eastAsia="MS Mincho" w:hint="eastAsia"/>
                          <w:lang w:eastAsia="ja-JP"/>
                        </w:rPr>
                        <w:t xml:space="preserve"> (with mandatory support by UE)</w:t>
                      </w:r>
                    </w:p>
                    <w:p w14:paraId="69C84332" w14:textId="77777777" w:rsidR="00FA60C8" w:rsidRPr="00875E26" w:rsidRDefault="00FA60C8" w:rsidP="007748D4">
                      <w:pPr>
                        <w:numPr>
                          <w:ilvl w:val="1"/>
                          <w:numId w:val="24"/>
                        </w:numPr>
                        <w:tabs>
                          <w:tab w:val="left" w:pos="1440"/>
                        </w:tabs>
                        <w:overflowPunct/>
                        <w:autoSpaceDE/>
                        <w:autoSpaceDN/>
                        <w:adjustRightInd/>
                        <w:spacing w:after="0"/>
                        <w:jc w:val="left"/>
                        <w:textAlignment w:val="auto"/>
                        <w:rPr>
                          <w:rFonts w:eastAsia="MS Mincho"/>
                          <w:lang w:val="en-US" w:eastAsia="ja-JP"/>
                        </w:rPr>
                      </w:pPr>
                      <w:r w:rsidRPr="00875E26">
                        <w:rPr>
                          <w:rFonts w:eastAsia="MS Mincho"/>
                          <w:lang w:eastAsia="ja-JP"/>
                        </w:rPr>
                        <w:t>CSI-RS only</w:t>
                      </w:r>
                      <w:r>
                        <w:rPr>
                          <w:rFonts w:eastAsia="MS Mincho" w:hint="eastAsia"/>
                          <w:lang w:eastAsia="ja-JP"/>
                        </w:rPr>
                        <w:t xml:space="preserve"> (with mandatory support by UE)</w:t>
                      </w:r>
                    </w:p>
                    <w:p w14:paraId="42C6CFD2" w14:textId="77777777" w:rsidR="00FA60C8" w:rsidRPr="00875E26" w:rsidRDefault="00FA60C8" w:rsidP="007748D4">
                      <w:pPr>
                        <w:numPr>
                          <w:ilvl w:val="1"/>
                          <w:numId w:val="24"/>
                        </w:numPr>
                        <w:tabs>
                          <w:tab w:val="left" w:pos="1440"/>
                        </w:tabs>
                        <w:overflowPunct/>
                        <w:autoSpaceDE/>
                        <w:autoSpaceDN/>
                        <w:adjustRightInd/>
                        <w:spacing w:after="0"/>
                        <w:jc w:val="left"/>
                        <w:textAlignment w:val="auto"/>
                        <w:rPr>
                          <w:rFonts w:eastAsia="MS Mincho"/>
                          <w:lang w:val="en-US" w:eastAsia="ja-JP"/>
                        </w:rPr>
                      </w:pPr>
                      <w:r w:rsidRPr="00875E26">
                        <w:rPr>
                          <w:rFonts w:eastAsia="MS Mincho"/>
                          <w:lang w:eastAsia="ja-JP"/>
                        </w:rPr>
                        <w:t>SS block + CSI-RS</w:t>
                      </w:r>
                      <w:r>
                        <w:rPr>
                          <w:rFonts w:eastAsia="MS Mincho" w:hint="eastAsia"/>
                          <w:lang w:eastAsia="ja-JP"/>
                        </w:rPr>
                        <w:t xml:space="preserve"> independent L1 RSRP reporting</w:t>
                      </w:r>
                    </w:p>
                    <w:p w14:paraId="5988C597" w14:textId="336CE74D" w:rsidR="00FA60C8" w:rsidRDefault="00FA60C8" w:rsidP="007748D4">
                      <w:pPr>
                        <w:numPr>
                          <w:ilvl w:val="2"/>
                          <w:numId w:val="24"/>
                        </w:numPr>
                        <w:tabs>
                          <w:tab w:val="left" w:pos="1440"/>
                        </w:tabs>
                        <w:overflowPunct/>
                        <w:autoSpaceDE/>
                        <w:autoSpaceDN/>
                        <w:adjustRightInd/>
                        <w:spacing w:after="0"/>
                        <w:jc w:val="left"/>
                        <w:textAlignment w:val="auto"/>
                        <w:rPr>
                          <w:rFonts w:eastAsia="MS Mincho"/>
                          <w:lang w:val="en-US" w:eastAsia="ja-JP"/>
                        </w:rPr>
                      </w:pPr>
                      <w:r w:rsidRPr="00875E26">
                        <w:rPr>
                          <w:rFonts w:eastAsia="MS Mincho"/>
                          <w:lang w:val="en-US" w:eastAsia="ja-JP"/>
                        </w:rPr>
                        <w:t>Joint L1-RSRP using QCL-ed SS-block + CSI-RS is optionally supported by UE</w:t>
                      </w:r>
                      <w:r>
                        <w:rPr>
                          <w:rFonts w:eastAsia="MS Mincho" w:hint="eastAsia"/>
                          <w:lang w:val="en-US" w:eastAsia="ja-JP"/>
                        </w:rPr>
                        <w:t xml:space="preserve"> (with </w:t>
                      </w:r>
                      <w:r>
                        <w:rPr>
                          <w:rFonts w:eastAsia="MS Mincho"/>
                          <w:lang w:val="en-US" w:eastAsia="ja-JP"/>
                        </w:rPr>
                        <w:t>optionally</w:t>
                      </w:r>
                      <w:r>
                        <w:rPr>
                          <w:rFonts w:eastAsia="MS Mincho" w:hint="eastAsia"/>
                          <w:lang w:val="en-US" w:eastAsia="ja-JP"/>
                        </w:rPr>
                        <w:t xml:space="preserve"> support by UE)</w:t>
                      </w:r>
                    </w:p>
                    <w:p w14:paraId="683AAF38" w14:textId="77777777" w:rsidR="00FA60C8" w:rsidRPr="00712017" w:rsidRDefault="00FA60C8" w:rsidP="00D62A54">
                      <w:pPr>
                        <w:spacing w:after="0"/>
                        <w:rPr>
                          <w:rFonts w:eastAsia="MS Mincho"/>
                          <w:highlight w:val="darkYellow"/>
                          <w:lang w:eastAsia="ja-JP"/>
                        </w:rPr>
                      </w:pPr>
                      <w:r w:rsidRPr="00712017">
                        <w:rPr>
                          <w:rFonts w:eastAsia="MS Mincho"/>
                          <w:highlight w:val="darkYellow"/>
                          <w:lang w:eastAsia="ja-JP"/>
                        </w:rPr>
                        <w:t>Working assumption:</w:t>
                      </w:r>
                    </w:p>
                    <w:p w14:paraId="2E60EDA8" w14:textId="77777777" w:rsidR="00FA60C8" w:rsidRPr="00712017" w:rsidRDefault="00FA60C8">
                      <w:pPr>
                        <w:numPr>
                          <w:ilvl w:val="0"/>
                          <w:numId w:val="33"/>
                        </w:numPr>
                        <w:tabs>
                          <w:tab w:val="left" w:pos="720"/>
                        </w:tabs>
                        <w:overflowPunct/>
                        <w:autoSpaceDE/>
                        <w:autoSpaceDN/>
                        <w:adjustRightInd/>
                        <w:spacing w:after="0"/>
                        <w:jc w:val="left"/>
                        <w:textAlignment w:val="auto"/>
                        <w:rPr>
                          <w:rFonts w:eastAsia="MS Mincho"/>
                          <w:lang w:val="en-US" w:eastAsia="ja-JP"/>
                        </w:rPr>
                      </w:pPr>
                      <w:r w:rsidRPr="00712017">
                        <w:rPr>
                          <w:rFonts w:eastAsia="MS Mincho"/>
                          <w:lang w:val="en-US" w:eastAsia="ja-JP"/>
                        </w:rPr>
                        <w:t>For beam management CSI-RS, NR supports higher layer configuration of a set of single-symbol CSI-RS resources where</w:t>
                      </w:r>
                    </w:p>
                    <w:p w14:paraId="578A189A" w14:textId="77777777" w:rsidR="00FA60C8" w:rsidRPr="00712017" w:rsidRDefault="00FA60C8">
                      <w:pPr>
                        <w:numPr>
                          <w:ilvl w:val="1"/>
                          <w:numId w:val="33"/>
                        </w:numPr>
                        <w:tabs>
                          <w:tab w:val="left" w:pos="720"/>
                        </w:tabs>
                        <w:overflowPunct/>
                        <w:autoSpaceDE/>
                        <w:autoSpaceDN/>
                        <w:adjustRightInd/>
                        <w:spacing w:after="0"/>
                        <w:jc w:val="left"/>
                        <w:textAlignment w:val="auto"/>
                        <w:rPr>
                          <w:rFonts w:eastAsia="MS Mincho"/>
                          <w:lang w:val="en-US" w:eastAsia="ja-JP"/>
                        </w:rPr>
                      </w:pPr>
                      <w:r w:rsidRPr="00712017">
                        <w:rPr>
                          <w:rFonts w:eastAsia="MS Mincho"/>
                          <w:lang w:val="en-US" w:eastAsia="ja-JP"/>
                        </w:rPr>
                        <w:t>The set configuration contains an information element (IE) indicating whether repetition is “on/off”</w:t>
                      </w:r>
                    </w:p>
                    <w:p w14:paraId="67DEAC3A" w14:textId="77777777" w:rsidR="00FA60C8" w:rsidRPr="00712017" w:rsidRDefault="00FA60C8">
                      <w:pPr>
                        <w:numPr>
                          <w:ilvl w:val="0"/>
                          <w:numId w:val="33"/>
                        </w:numPr>
                        <w:tabs>
                          <w:tab w:val="left" w:pos="720"/>
                        </w:tabs>
                        <w:overflowPunct/>
                        <w:autoSpaceDE/>
                        <w:autoSpaceDN/>
                        <w:adjustRightInd/>
                        <w:spacing w:after="0"/>
                        <w:jc w:val="left"/>
                        <w:textAlignment w:val="auto"/>
                        <w:rPr>
                          <w:rFonts w:eastAsia="MS Mincho"/>
                          <w:lang w:val="en-US" w:eastAsia="ja-JP"/>
                        </w:rPr>
                      </w:pPr>
                      <w:r w:rsidRPr="00712017">
                        <w:rPr>
                          <w:rFonts w:eastAsia="MS Mincho"/>
                          <w:lang w:val="en-US" w:eastAsia="ja-JP"/>
                        </w:rPr>
                        <w:t>Note: In this context, repetition “on/off” means:</w:t>
                      </w:r>
                    </w:p>
                    <w:p w14:paraId="64821691" w14:textId="77777777" w:rsidR="00FA60C8" w:rsidRPr="00712017" w:rsidRDefault="00FA60C8">
                      <w:pPr>
                        <w:numPr>
                          <w:ilvl w:val="1"/>
                          <w:numId w:val="33"/>
                        </w:numPr>
                        <w:tabs>
                          <w:tab w:val="left" w:pos="720"/>
                        </w:tabs>
                        <w:overflowPunct/>
                        <w:autoSpaceDE/>
                        <w:autoSpaceDN/>
                        <w:adjustRightInd/>
                        <w:spacing w:after="0"/>
                        <w:jc w:val="left"/>
                        <w:textAlignment w:val="auto"/>
                        <w:rPr>
                          <w:rFonts w:eastAsia="MS Mincho"/>
                          <w:lang w:val="en-US" w:eastAsia="ja-JP"/>
                        </w:rPr>
                      </w:pPr>
                      <w:r w:rsidRPr="00712017">
                        <w:rPr>
                          <w:rFonts w:eastAsia="MS Mincho"/>
                          <w:lang w:val="en-US" w:eastAsia="ja-JP"/>
                        </w:rPr>
                        <w:t>“On”: The UE may assume that the gNB maintains a fixed Tx beam</w:t>
                      </w:r>
                    </w:p>
                    <w:p w14:paraId="6DA8AF49" w14:textId="77777777" w:rsidR="00FA60C8" w:rsidRPr="00712017" w:rsidRDefault="00FA60C8">
                      <w:pPr>
                        <w:numPr>
                          <w:ilvl w:val="1"/>
                          <w:numId w:val="33"/>
                        </w:numPr>
                        <w:tabs>
                          <w:tab w:val="left" w:pos="720"/>
                        </w:tabs>
                        <w:overflowPunct/>
                        <w:autoSpaceDE/>
                        <w:autoSpaceDN/>
                        <w:adjustRightInd/>
                        <w:spacing w:after="0"/>
                        <w:jc w:val="left"/>
                        <w:textAlignment w:val="auto"/>
                        <w:rPr>
                          <w:rFonts w:eastAsia="MS Mincho"/>
                          <w:lang w:val="en-US" w:eastAsia="ja-JP"/>
                        </w:rPr>
                      </w:pPr>
                      <w:r w:rsidRPr="00712017">
                        <w:rPr>
                          <w:rFonts w:eastAsia="MS Mincho"/>
                          <w:lang w:val="en-US" w:eastAsia="ja-JP"/>
                        </w:rPr>
                        <w:t>“Off”: The UE can not assume that the gNB maintains a fixed Tx beam</w:t>
                      </w:r>
                    </w:p>
                    <w:p w14:paraId="73F24525" w14:textId="109C0946" w:rsidR="00FA60C8" w:rsidRPr="00E349CA" w:rsidRDefault="00FA60C8" w:rsidP="002E4464">
                      <w:pPr>
                        <w:numPr>
                          <w:ilvl w:val="0"/>
                          <w:numId w:val="33"/>
                        </w:numPr>
                        <w:tabs>
                          <w:tab w:val="left" w:pos="720"/>
                        </w:tabs>
                        <w:overflowPunct/>
                        <w:autoSpaceDE/>
                        <w:autoSpaceDN/>
                        <w:adjustRightInd/>
                        <w:spacing w:after="0"/>
                        <w:jc w:val="left"/>
                        <w:textAlignment w:val="auto"/>
                        <w:rPr>
                          <w:rFonts w:eastAsia="MS Mincho"/>
                          <w:lang w:val="en-US" w:eastAsia="ja-JP"/>
                        </w:rPr>
                      </w:pPr>
                      <w:r w:rsidRPr="00712017">
                        <w:rPr>
                          <w:rFonts w:eastAsia="MS Mincho"/>
                          <w:lang w:val="en-US" w:eastAsia="ja-JP"/>
                        </w:rPr>
                        <w:t>Note: This does NOT necessarily mean that the CSI-RS resources in a set occupy adjacent symbols</w:t>
                      </w:r>
                    </w:p>
                  </w:txbxContent>
                </v:textbox>
                <w10:anchorlock/>
              </v:shape>
            </w:pict>
          </mc:Fallback>
        </mc:AlternateContent>
      </w:r>
    </w:p>
    <w:p w14:paraId="4CD4E43C" w14:textId="28AC143E" w:rsidR="00A970EB" w:rsidRDefault="00505DE4" w:rsidP="0091328D">
      <w:r>
        <w:t>Here we consider the 3</w:t>
      </w:r>
      <w:r w:rsidRPr="002E4464">
        <w:rPr>
          <w:vertAlign w:val="superscript"/>
        </w:rPr>
        <w:t>rd</w:t>
      </w:r>
      <w:r>
        <w:t xml:space="preserve"> approach</w:t>
      </w:r>
      <w:r w:rsidR="00E349CA">
        <w:t xml:space="preserve"> listed in the first agreement</w:t>
      </w:r>
      <w:r>
        <w:t xml:space="preserve">: SS block + CSI-RS with independent L1 RSRP reporting. </w:t>
      </w:r>
      <w:r w:rsidR="004D10DD">
        <w:t>In our view,</w:t>
      </w:r>
      <w:r>
        <w:t xml:space="preserve"> it is very natural to extend the CSI </w:t>
      </w:r>
      <w:r w:rsidR="007641F9">
        <w:t xml:space="preserve">and beam management </w:t>
      </w:r>
      <w:r>
        <w:t>framework to include</w:t>
      </w:r>
      <w:r w:rsidR="00A970EB">
        <w:t xml:space="preserve"> resource and report settings that are based on SSB in an analogous fashion to settings that are based on CSI-RS. </w:t>
      </w:r>
    </w:p>
    <w:p w14:paraId="689181D1" w14:textId="249C80EE" w:rsidR="004D10DD" w:rsidRDefault="00E601CE" w:rsidP="0091328D">
      <w:r>
        <w:t>W</w:t>
      </w:r>
      <w:r w:rsidR="004D10DD">
        <w:t>e consider a use case in which SSB is used for the purposes identifying new beams as they appear due to UE movement and/or rotation. Since the SSB beams typically sweep most of the coverage area of a TRP, use of the SS blocks for beam management can relieve some of the burden on configuration of UE-specific CSI-RS. Here we consider CSI-RS used in an aperiodic fashion to refine coarse beams identified through SS block measurements, thus avoiding configuring CSI-RS to sweep the entire coverage area.</w:t>
      </w:r>
    </w:p>
    <w:p w14:paraId="1977E17B" w14:textId="2F29109B" w:rsidR="00E349CA" w:rsidRDefault="00E349CA" w:rsidP="0091328D">
      <w:r>
        <w:fldChar w:fldCharType="begin"/>
      </w:r>
      <w:r>
        <w:instrText xml:space="preserve"> REF _Ref492823453 \h </w:instrText>
      </w:r>
      <w:r>
        <w:fldChar w:fldCharType="separate"/>
      </w:r>
      <w:r>
        <w:t xml:space="preserve">Figure </w:t>
      </w:r>
      <w:r>
        <w:rPr>
          <w:noProof/>
        </w:rPr>
        <w:t>2</w:t>
      </w:r>
      <w:r>
        <w:fldChar w:fldCharType="end"/>
      </w:r>
      <w:r>
        <w:t xml:space="preserve"> shows </w:t>
      </w:r>
      <w:r w:rsidR="004D10DD">
        <w:t xml:space="preserve">a configuration example to support this use case. In this diagram there </w:t>
      </w:r>
      <w:r>
        <w:t>are two aperiod</w:t>
      </w:r>
      <w:r w:rsidR="004D10DD">
        <w:t xml:space="preserve">ic report settings linked to a </w:t>
      </w:r>
      <w:r>
        <w:t>resource setting containi</w:t>
      </w:r>
      <w:r w:rsidR="004D10DD">
        <w:t>ng two sets of aperiodic CSI-RS resources</w:t>
      </w:r>
      <w:r>
        <w:t xml:space="preserve"> </w:t>
      </w:r>
      <w:r w:rsidR="004D10DD">
        <w:t xml:space="preserve">used for the purposes of beam refinement. One set is configured with the </w:t>
      </w:r>
      <w:r>
        <w:t xml:space="preserve">repetition IE set to OFF (see above working assumption), and </w:t>
      </w:r>
      <w:r w:rsidR="004D10DD">
        <w:t>the other with repetition set to ON. DCI</w:t>
      </w:r>
      <w:r>
        <w:t xml:space="preserve"> jointly selects the Report Setting 1 + Set 1 when</w:t>
      </w:r>
      <w:r w:rsidR="00163610">
        <w:t xml:space="preserve"> a P2 procedure (gNB Tx beam sweep) is triggered</w:t>
      </w:r>
      <w:r w:rsidR="004D10DD">
        <w:t>,</w:t>
      </w:r>
      <w:r w:rsidR="00163610">
        <w:t xml:space="preserve"> and jointly selects Report Setting 2 + Set 2 when a P3 procedure (UE Rx beam sweep) is triggered.</w:t>
      </w:r>
    </w:p>
    <w:p w14:paraId="45F29FCD" w14:textId="4154733D" w:rsidR="00505DE4" w:rsidRDefault="004D10DD" w:rsidP="0091328D">
      <w:r>
        <w:t>In addition, the diagram shows</w:t>
      </w:r>
      <w:r w:rsidR="00163610">
        <w:t xml:space="preserve"> Resource Setting 2 which contains a set of periodic SSB resources. This is linked to Report Setting 3 which in this example is configured as periodic. Similar configurations may be constructed in a straight forward manner for the case of semi-persistent or aperiodic reporting on SSB. In this example, the UE is configured to report the top two SSBs </w:t>
      </w:r>
      <w:r>
        <w:t>and corresponding SSB indexes on a periodic basis, e.g., once per 20 ms.</w:t>
      </w:r>
    </w:p>
    <w:p w14:paraId="3F1F3E1B" w14:textId="2D418190" w:rsidR="00A970EB" w:rsidRDefault="004D10DD" w:rsidP="002E4464">
      <w:pPr>
        <w:keepNext/>
        <w:jc w:val="center"/>
      </w:pPr>
      <w:r>
        <w:rPr>
          <w:noProof/>
          <w:lang w:val="en-US" w:eastAsia="en-US"/>
        </w:rPr>
        <w:lastRenderedPageBreak/>
        <w:drawing>
          <wp:inline distT="0" distB="0" distL="0" distR="0" wp14:anchorId="3C42490E" wp14:editId="4FBDB38F">
            <wp:extent cx="5486400" cy="2569464"/>
            <wp:effectExtent l="0" t="0" r="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86400" cy="2569464"/>
                    </a:xfrm>
                    <a:prstGeom prst="rect">
                      <a:avLst/>
                    </a:prstGeom>
                    <a:noFill/>
                  </pic:spPr>
                </pic:pic>
              </a:graphicData>
            </a:graphic>
          </wp:inline>
        </w:drawing>
      </w:r>
    </w:p>
    <w:p w14:paraId="4AC31236" w14:textId="0F2360CB" w:rsidR="00A970EB" w:rsidRDefault="00A970EB" w:rsidP="002E4464">
      <w:pPr>
        <w:pStyle w:val="Caption"/>
      </w:pPr>
      <w:bookmarkStart w:id="47" w:name="_Ref492823453"/>
      <w:r>
        <w:t xml:space="preserve">Figure </w:t>
      </w:r>
      <w:r>
        <w:fldChar w:fldCharType="begin"/>
      </w:r>
      <w:r>
        <w:instrText xml:space="preserve"> SEQ Figure \* ARABIC </w:instrText>
      </w:r>
      <w:r>
        <w:fldChar w:fldCharType="separate"/>
      </w:r>
      <w:r>
        <w:rPr>
          <w:noProof/>
        </w:rPr>
        <w:t>2</w:t>
      </w:r>
      <w:r>
        <w:fldChar w:fldCharType="end"/>
      </w:r>
      <w:bookmarkEnd w:id="47"/>
      <w:r>
        <w:t>: CSI / Beam management framework extended to include report and resource settings based on SSB</w:t>
      </w:r>
    </w:p>
    <w:p w14:paraId="06D10929" w14:textId="1BA203CD" w:rsidR="001A39D1" w:rsidRDefault="004D10DD" w:rsidP="001A39D1">
      <w:r>
        <w:t xml:space="preserve">A key consideration in configuring L1-RSRP reporting based on SSB is the uplink signalling overhead (UCI). </w:t>
      </w:r>
      <w:r w:rsidR="001A39D1">
        <w:t xml:space="preserve">In order to uniquely identify an SS block from an arbitrary unknown TRP, a fairly large number of bits </w:t>
      </w:r>
      <w:r w:rsidR="00E601CE">
        <w:t>could be</w:t>
      </w:r>
      <w:r w:rsidR="001A39D1">
        <w:t xml:space="preserve"> required. The PSS and SSS together uniquely identify a cell ID, and it has been agreed to support in the order of 1000 cell IDs (approximately double that of LTE). Hence this requires on the order of 10 bits. </w:t>
      </w:r>
      <w:r w:rsidR="005B30CF">
        <w:t>Up to</w:t>
      </w:r>
      <w:r w:rsidR="001A39D1">
        <w:t xml:space="preserve"> 64 SS blocks </w:t>
      </w:r>
      <w:r w:rsidR="005B30CF">
        <w:t xml:space="preserve">can be configured </w:t>
      </w:r>
      <w:r w:rsidR="001A39D1">
        <w:t xml:space="preserve">in an SS burst set, </w:t>
      </w:r>
      <w:r w:rsidR="005B30CF">
        <w:t>meaning up to</w:t>
      </w:r>
      <w:r w:rsidR="001A39D1">
        <w:t xml:space="preserve"> additional 6 bits are required to identify the SS bl</w:t>
      </w:r>
      <w:r w:rsidR="005B30CF">
        <w:t xml:space="preserve">ock time index. This results in </w:t>
      </w:r>
      <w:r w:rsidR="001A39D1">
        <w:t>16 bits</w:t>
      </w:r>
      <w:r w:rsidR="005B30CF">
        <w:t xml:space="preserve">, and if </w:t>
      </w:r>
      <w:r w:rsidR="001A39D1">
        <w:t>one accounts for an additional 7 bits to represent an RSRP value, a minimum of 23 bits are required to signal an SS beam index and a corresponding RSRP measurement. This is a fairly large value considering what payload sizes are being considered for PUCCH.</w:t>
      </w:r>
      <w:r w:rsidR="00193256">
        <w:t xml:space="preserve"> Even if reporting is restricted to within cell, 6 bits will be required to identify the SS beam index. Note that the UL signalling must be dimensioned to handle the situation where all 64 SSB are transmitted, although a much smaller number of SSBs will typically be used.</w:t>
      </w:r>
    </w:p>
    <w:p w14:paraId="1C592205" w14:textId="506D70AE" w:rsidR="001A39D1" w:rsidRDefault="005B30CF">
      <w:r>
        <w:t xml:space="preserve">One approach </w:t>
      </w:r>
      <w:r w:rsidR="00022A29">
        <w:t>for overhead reduction is to configure the UE</w:t>
      </w:r>
      <w:r w:rsidR="001A39D1">
        <w:t xml:space="preserve"> using RRC with a table containing a mapping between full SS block identities and short measurement identities. The full SS block identity would include the ~10bits representing the PSS/SSS identity and the </w:t>
      </w:r>
      <w:r w:rsidR="00022A29">
        <w:t xml:space="preserve">up to </w:t>
      </w:r>
      <w:r w:rsidR="001A39D1">
        <w:t xml:space="preserve">6 bits representing the </w:t>
      </w:r>
      <w:r w:rsidR="00022A29">
        <w:t>SS block time index</w:t>
      </w:r>
      <w:r w:rsidR="001A39D1">
        <w:t xml:space="preserve">, whereas the short measurement identity would be </w:t>
      </w:r>
      <w:r w:rsidR="00022A29">
        <w:t>6 bits or less, depending on how many SSBs are configured</w:t>
      </w:r>
      <w:r w:rsidR="001A39D1">
        <w:t xml:space="preserve">. The short identity would be </w:t>
      </w:r>
      <w:r w:rsidR="00022A29">
        <w:t xml:space="preserve">the one </w:t>
      </w:r>
      <w:r w:rsidR="001A39D1">
        <w:t xml:space="preserve">used in the measurement report. </w:t>
      </w:r>
      <w:r w:rsidR="006B24D4">
        <w:t>By using a short identity</w:t>
      </w:r>
      <w:r w:rsidR="00022A29">
        <w:t xml:space="preserve"> in this way</w:t>
      </w:r>
      <w:r w:rsidR="006B24D4">
        <w:t xml:space="preserve">, it would </w:t>
      </w:r>
      <w:r w:rsidR="00022A29">
        <w:t xml:space="preserve">also </w:t>
      </w:r>
      <w:r w:rsidR="006B24D4">
        <w:t>be possible to perform measurements on a preconfigured subset of the available SS block beams</w:t>
      </w:r>
      <w:r w:rsidR="00022A29">
        <w:t>, rather than the full set</w:t>
      </w:r>
      <w:r w:rsidR="006B24D4">
        <w:t xml:space="preserve">. </w:t>
      </w:r>
      <w:r w:rsidR="00022A29">
        <w:t>This approach is similar to the CSI framework, where the UE is configured with one or more sets of CSI-RS resources via RRC. Each CSI-RS resource within a set is then identified by a short identifier, the CRI.</w:t>
      </w:r>
    </w:p>
    <w:p w14:paraId="7E3AAB21" w14:textId="6E7DBEB0" w:rsidR="001A39D1" w:rsidRDefault="00022A29" w:rsidP="001A39D1">
      <w:r>
        <w:t xml:space="preserve">Such an approach is shown in </w:t>
      </w:r>
      <w:r>
        <w:fldChar w:fldCharType="begin"/>
      </w:r>
      <w:r>
        <w:instrText xml:space="preserve"> REF _Ref492823453 \h </w:instrText>
      </w:r>
      <w:r>
        <w:fldChar w:fldCharType="separate"/>
      </w:r>
      <w:r>
        <w:t xml:space="preserve">Figure </w:t>
      </w:r>
      <w:r>
        <w:rPr>
          <w:noProof/>
        </w:rPr>
        <w:t>2</w:t>
      </w:r>
      <w:r>
        <w:fldChar w:fldCharType="end"/>
      </w:r>
      <w:r>
        <w:t xml:space="preserve"> in which the UE is configured to measure on a set of 8 SSB resources</w:t>
      </w:r>
      <w:r w:rsidR="00547F03">
        <w:t>, and the set configuration within Resource Setting 2 contains an IE specifying the short ID configuration, i.e., mapping between long and short IDs.</w:t>
      </w:r>
      <w:r w:rsidR="00E601CE">
        <w:rPr>
          <w:rFonts w:eastAsia="MS Mincho"/>
          <w:iCs/>
          <w:lang w:val="en-US" w:eastAsia="ja-JP"/>
        </w:rPr>
        <w:t xml:space="preserve"> In this case, since only 8 SSB resources are configured, the short ID is only 3 bits.</w:t>
      </w:r>
      <w:r w:rsidR="00E02EDD">
        <w:rPr>
          <w:rFonts w:eastAsia="MS Mincho"/>
          <w:iCs/>
          <w:lang w:val="en-US" w:eastAsia="ja-JP"/>
        </w:rPr>
        <w:t xml:space="preserve"> Using the example of 7 bits per RSRP value, the total overhead per reporting instance in this example would be 2*7 + 2*3 = 20 bits. If the RSRP resolution is reduced and/or if differential RSRP reporting is used, this may be reduced further.</w:t>
      </w:r>
      <w:r w:rsidR="00E601CE">
        <w:rPr>
          <w:rFonts w:eastAsia="MS Mincho"/>
          <w:iCs/>
          <w:lang w:val="en-US" w:eastAsia="ja-JP"/>
        </w:rPr>
        <w:t xml:space="preserve"> </w:t>
      </w:r>
    </w:p>
    <w:p w14:paraId="28B572D8" w14:textId="3771BA2A" w:rsidR="000D0B71" w:rsidRDefault="000D0B71" w:rsidP="001A39D1">
      <w:r>
        <w:t>Based on the above discussion we propose the following</w:t>
      </w:r>
    </w:p>
    <w:p w14:paraId="55789BB6" w14:textId="1A796159" w:rsidR="0093248D" w:rsidRDefault="000D0B71" w:rsidP="002E4464">
      <w:pPr>
        <w:pStyle w:val="Proposal"/>
      </w:pPr>
      <w:bookmarkStart w:id="48" w:name="_Toc492828382"/>
      <w:bookmarkStart w:id="49" w:name="_Toc492902601"/>
      <w:bookmarkStart w:id="50" w:name="_Toc492921927"/>
      <w:bookmarkStart w:id="51" w:name="_Toc492922050"/>
      <w:bookmarkStart w:id="52" w:name="_Toc492922157"/>
      <w:bookmarkStart w:id="53" w:name="_Toc492922195"/>
      <w:bookmarkStart w:id="54" w:name="_Toc492922256"/>
      <w:bookmarkStart w:id="55" w:name="_Toc492922438"/>
      <w:bookmarkStart w:id="56" w:name="_Toc492922636"/>
      <w:bookmarkStart w:id="57" w:name="_Toc492924626"/>
      <w:r>
        <w:t xml:space="preserve">Extend the CSI / Beam Management framework to enable configuration of a set of SSB resources within a resource setting on which the UE shall perform L1-RSRP measurements. </w:t>
      </w:r>
      <w:r w:rsidR="0093248D">
        <w:t xml:space="preserve">The set of SSB resources may be all or a subset of transmitted SSBs from a TRP. </w:t>
      </w:r>
      <w:r>
        <w:t>Extend the framework to enable configuration of a report setting linked to the aforementioned resource</w:t>
      </w:r>
      <w:r w:rsidR="0093248D">
        <w:t xml:space="preserve"> setting. The report setting contains at least the following parameters: time domain behaviour</w:t>
      </w:r>
      <w:r w:rsidR="006E2C5D">
        <w:t xml:space="preserve"> = [periodic, semi-persistent, aperiodic]</w:t>
      </w:r>
      <w:r w:rsidR="0093248D">
        <w:t>, and N = the number of reported RSRPs. Maximum value of N is FFS.</w:t>
      </w:r>
      <w:bookmarkEnd w:id="48"/>
      <w:bookmarkEnd w:id="49"/>
      <w:bookmarkEnd w:id="50"/>
      <w:bookmarkEnd w:id="51"/>
      <w:bookmarkEnd w:id="52"/>
      <w:bookmarkEnd w:id="53"/>
      <w:bookmarkEnd w:id="54"/>
      <w:bookmarkEnd w:id="55"/>
      <w:bookmarkEnd w:id="56"/>
      <w:bookmarkEnd w:id="57"/>
    </w:p>
    <w:p w14:paraId="039B5049" w14:textId="02FC8280" w:rsidR="001A39D1" w:rsidRPr="007748D4" w:rsidRDefault="000D0B71" w:rsidP="002E4464">
      <w:pPr>
        <w:pStyle w:val="Proposal"/>
      </w:pPr>
      <w:bookmarkStart w:id="58" w:name="_Ref485188792"/>
      <w:bookmarkStart w:id="59" w:name="_Toc485232450"/>
      <w:bookmarkStart w:id="60" w:name="_Toc492828383"/>
      <w:bookmarkStart w:id="61" w:name="_Toc492902602"/>
      <w:bookmarkStart w:id="62" w:name="_Toc492921928"/>
      <w:bookmarkStart w:id="63" w:name="_Toc492922051"/>
      <w:bookmarkStart w:id="64" w:name="_Toc492922158"/>
      <w:bookmarkStart w:id="65" w:name="_Toc492922196"/>
      <w:bookmarkStart w:id="66" w:name="_Toc492922257"/>
      <w:bookmarkStart w:id="67" w:name="_Toc492922439"/>
      <w:bookmarkStart w:id="68" w:name="_Toc492922637"/>
      <w:bookmarkStart w:id="69" w:name="_Toc492924627"/>
      <w:r>
        <w:lastRenderedPageBreak/>
        <w:t>For L1-RSRP reporting on SSB, support configuring the UE with a mapping between the full SS block identity and a short measurement identity (6 or fewer bits)</w:t>
      </w:r>
      <w:r w:rsidR="006E2C5D">
        <w:t>. T</w:t>
      </w:r>
      <w:r>
        <w:t xml:space="preserve">he short measurement identity </w:t>
      </w:r>
      <w:r w:rsidR="00E601CE">
        <w:t>is used in measurement reports and uniquely identifies a SSB resource within a configured set of SSB resources</w:t>
      </w:r>
      <w:r>
        <w:t>.</w:t>
      </w:r>
      <w:bookmarkEnd w:id="58"/>
      <w:bookmarkEnd w:id="59"/>
      <w:r>
        <w:t xml:space="preserve"> An IE specifying the short ID configuration </w:t>
      </w:r>
      <w:r w:rsidR="0093248D">
        <w:t xml:space="preserve">is associated with </w:t>
      </w:r>
      <w:r w:rsidR="006E2C5D">
        <w:t>the configured</w:t>
      </w:r>
      <w:r>
        <w:t xml:space="preserve"> set of SSB resources within a resource setting.</w:t>
      </w:r>
      <w:bookmarkEnd w:id="60"/>
      <w:bookmarkEnd w:id="61"/>
      <w:bookmarkEnd w:id="62"/>
      <w:bookmarkEnd w:id="63"/>
      <w:bookmarkEnd w:id="64"/>
      <w:bookmarkEnd w:id="65"/>
      <w:bookmarkEnd w:id="66"/>
      <w:bookmarkEnd w:id="67"/>
      <w:bookmarkEnd w:id="68"/>
      <w:bookmarkEnd w:id="69"/>
    </w:p>
    <w:p w14:paraId="398307FA" w14:textId="559CDC2D" w:rsidR="007748D4" w:rsidRPr="007748D4" w:rsidRDefault="007748D4" w:rsidP="007748D4">
      <w:pPr>
        <w:pStyle w:val="Heading2"/>
      </w:pPr>
      <w:r>
        <w:t>Measurement and Reporting Parameters</w:t>
      </w:r>
    </w:p>
    <w:p w14:paraId="43DFEA76" w14:textId="059130BF" w:rsidR="007748D4" w:rsidRPr="007748D4" w:rsidRDefault="007748D4" w:rsidP="007748D4">
      <w:r>
        <w:t>In RAN1#90 (Prague), the following agreement was made regarding parameters for measurement and reporting:</w:t>
      </w:r>
    </w:p>
    <w:p w14:paraId="30F6B95D" w14:textId="2842DC29" w:rsidR="005B6DD3" w:rsidRDefault="005B6DD3" w:rsidP="005B6DD3">
      <w:r>
        <w:rPr>
          <w:noProof/>
          <w:lang w:val="en-US" w:eastAsia="en-US"/>
        </w:rPr>
        <mc:AlternateContent>
          <mc:Choice Requires="wps">
            <w:drawing>
              <wp:inline distT="0" distB="0" distL="0" distR="0" wp14:anchorId="07C1D1B3" wp14:editId="31967873">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31D22F4" w14:textId="77777777" w:rsidR="00FA60C8" w:rsidRPr="00374F55" w:rsidRDefault="00FA60C8" w:rsidP="005B6DD3">
                            <w:pPr>
                              <w:spacing w:after="0"/>
                              <w:rPr>
                                <w:rFonts w:eastAsia="MS Mincho"/>
                                <w:lang w:eastAsia="ja-JP"/>
                              </w:rPr>
                            </w:pPr>
                            <w:r w:rsidRPr="007748D4">
                              <w:rPr>
                                <w:rFonts w:eastAsia="MS Mincho"/>
                                <w:b/>
                                <w:highlight w:val="green"/>
                                <w:u w:val="single"/>
                                <w:lang w:eastAsia="ja-JP"/>
                              </w:rPr>
                              <w:t>Agreements</w:t>
                            </w:r>
                            <w:r w:rsidRPr="00374F55">
                              <w:rPr>
                                <w:rFonts w:eastAsia="MS Mincho"/>
                                <w:highlight w:val="green"/>
                                <w:lang w:eastAsia="ja-JP"/>
                              </w:rPr>
                              <w:t>:</w:t>
                            </w:r>
                          </w:p>
                          <w:p w14:paraId="2FD29D5E" w14:textId="77777777" w:rsidR="00FA60C8" w:rsidRPr="00374F55" w:rsidRDefault="00FA60C8" w:rsidP="005B6DD3">
                            <w:pPr>
                              <w:numPr>
                                <w:ilvl w:val="0"/>
                                <w:numId w:val="23"/>
                              </w:numPr>
                              <w:tabs>
                                <w:tab w:val="left" w:pos="1440"/>
                              </w:tabs>
                              <w:overflowPunct/>
                              <w:autoSpaceDE/>
                              <w:autoSpaceDN/>
                              <w:adjustRightInd/>
                              <w:spacing w:after="0"/>
                              <w:jc w:val="left"/>
                              <w:textAlignment w:val="auto"/>
                              <w:rPr>
                                <w:rFonts w:eastAsia="MS Mincho"/>
                                <w:lang w:val="en-US" w:eastAsia="ja-JP"/>
                              </w:rPr>
                            </w:pPr>
                            <w:r w:rsidRPr="00374F55">
                              <w:rPr>
                                <w:rFonts w:eastAsia="MS Mincho"/>
                                <w:lang w:val="en-US" w:eastAsia="ja-JP"/>
                              </w:rPr>
                              <w:t>At least for non-grouping based beam reporting, taking the following parameter values for further consideration</w:t>
                            </w:r>
                          </w:p>
                          <w:p w14:paraId="3DEBF7DD" w14:textId="77777777" w:rsidR="00FA60C8" w:rsidRPr="00374F55" w:rsidRDefault="00FA60C8" w:rsidP="005B6DD3">
                            <w:pPr>
                              <w:numPr>
                                <w:ilvl w:val="1"/>
                                <w:numId w:val="23"/>
                              </w:numPr>
                              <w:tabs>
                                <w:tab w:val="left" w:pos="1440"/>
                              </w:tabs>
                              <w:overflowPunct/>
                              <w:autoSpaceDE/>
                              <w:autoSpaceDN/>
                              <w:adjustRightInd/>
                              <w:spacing w:after="0"/>
                              <w:jc w:val="left"/>
                              <w:textAlignment w:val="auto"/>
                              <w:rPr>
                                <w:rFonts w:eastAsia="MS Mincho"/>
                                <w:lang w:val="en-US" w:eastAsia="ja-JP"/>
                              </w:rPr>
                            </w:pPr>
                            <w:r w:rsidRPr="00374F55">
                              <w:rPr>
                                <w:rFonts w:eastAsia="MS Mincho"/>
                                <w:lang w:val="en-US" w:eastAsia="ja-JP"/>
                              </w:rPr>
                              <w:t>For maximal TX beam numbers for a UE to measure for a given reporting instance: candidate value is, e.g., around K = [64]</w:t>
                            </w:r>
                          </w:p>
                          <w:p w14:paraId="2090B586" w14:textId="77777777" w:rsidR="00FA60C8" w:rsidRPr="00374F55" w:rsidRDefault="00FA60C8" w:rsidP="005B6DD3">
                            <w:pPr>
                              <w:numPr>
                                <w:ilvl w:val="1"/>
                                <w:numId w:val="23"/>
                              </w:numPr>
                              <w:tabs>
                                <w:tab w:val="left" w:pos="1440"/>
                              </w:tabs>
                              <w:overflowPunct/>
                              <w:autoSpaceDE/>
                              <w:autoSpaceDN/>
                              <w:adjustRightInd/>
                              <w:spacing w:after="0"/>
                              <w:jc w:val="left"/>
                              <w:textAlignment w:val="auto"/>
                              <w:rPr>
                                <w:rFonts w:eastAsia="MS Mincho"/>
                                <w:lang w:val="en-US" w:eastAsia="ja-JP"/>
                              </w:rPr>
                            </w:pPr>
                            <w:r w:rsidRPr="00374F55">
                              <w:rPr>
                                <w:rFonts w:eastAsia="MS Mincho"/>
                                <w:lang w:val="en-US" w:eastAsia="ja-JP"/>
                              </w:rPr>
                              <w:t>For maximal TX beam numbers reported by a UE per reporting instance are, e.g., N = [1, 2, 4, 8]</w:t>
                            </w:r>
                          </w:p>
                          <w:p w14:paraId="6A90A028" w14:textId="77777777" w:rsidR="00FA60C8" w:rsidRPr="00374F55" w:rsidRDefault="00FA60C8" w:rsidP="005B6DD3">
                            <w:pPr>
                              <w:numPr>
                                <w:ilvl w:val="1"/>
                                <w:numId w:val="23"/>
                              </w:numPr>
                              <w:tabs>
                                <w:tab w:val="left" w:pos="1440"/>
                              </w:tabs>
                              <w:overflowPunct/>
                              <w:autoSpaceDE/>
                              <w:autoSpaceDN/>
                              <w:adjustRightInd/>
                              <w:spacing w:after="0"/>
                              <w:jc w:val="left"/>
                              <w:textAlignment w:val="auto"/>
                              <w:rPr>
                                <w:rFonts w:eastAsia="MS Mincho"/>
                                <w:lang w:val="en-US" w:eastAsia="ja-JP"/>
                              </w:rPr>
                            </w:pPr>
                            <w:r w:rsidRPr="00374F55">
                              <w:rPr>
                                <w:rFonts w:eastAsia="MS Mincho"/>
                                <w:lang w:val="en-US" w:eastAsia="ja-JP"/>
                              </w:rPr>
                              <w:t>For L1-RSRP levels, candidate value is, e.g., around [100]</w:t>
                            </w:r>
                          </w:p>
                          <w:p w14:paraId="495D0D80" w14:textId="77777777" w:rsidR="00FA60C8" w:rsidRPr="00374F55" w:rsidRDefault="00FA60C8" w:rsidP="005B6DD3">
                            <w:pPr>
                              <w:numPr>
                                <w:ilvl w:val="2"/>
                                <w:numId w:val="23"/>
                              </w:numPr>
                              <w:tabs>
                                <w:tab w:val="left" w:pos="1440"/>
                              </w:tabs>
                              <w:overflowPunct/>
                              <w:autoSpaceDE/>
                              <w:autoSpaceDN/>
                              <w:adjustRightInd/>
                              <w:spacing w:after="0"/>
                              <w:jc w:val="left"/>
                              <w:textAlignment w:val="auto"/>
                              <w:rPr>
                                <w:rFonts w:eastAsia="MS Mincho"/>
                                <w:lang w:val="en-US" w:eastAsia="ja-JP"/>
                              </w:rPr>
                            </w:pPr>
                            <w:r w:rsidRPr="00374F55">
                              <w:rPr>
                                <w:rFonts w:eastAsia="MS Mincho"/>
                                <w:lang w:val="en-US" w:eastAsia="ja-JP"/>
                              </w:rPr>
                              <w:t>Considering maximal L1-RSRP range, e.g., from X dBm to Y dBm</w:t>
                            </w:r>
                          </w:p>
                          <w:p w14:paraId="11DBC1B8" w14:textId="77777777" w:rsidR="00FA60C8" w:rsidRPr="00374F55" w:rsidRDefault="00FA60C8" w:rsidP="005B6DD3">
                            <w:pPr>
                              <w:numPr>
                                <w:ilvl w:val="2"/>
                                <w:numId w:val="23"/>
                              </w:numPr>
                              <w:tabs>
                                <w:tab w:val="left" w:pos="1440"/>
                              </w:tabs>
                              <w:overflowPunct/>
                              <w:autoSpaceDE/>
                              <w:autoSpaceDN/>
                              <w:adjustRightInd/>
                              <w:spacing w:after="0"/>
                              <w:jc w:val="left"/>
                              <w:textAlignment w:val="auto"/>
                              <w:rPr>
                                <w:rFonts w:eastAsia="MS Mincho"/>
                                <w:lang w:val="en-US" w:eastAsia="ja-JP"/>
                              </w:rPr>
                            </w:pPr>
                            <w:r w:rsidRPr="00374F55">
                              <w:rPr>
                                <w:rFonts w:eastAsia="MS Mincho"/>
                                <w:lang w:val="en-US" w:eastAsia="ja-JP"/>
                              </w:rPr>
                              <w:t>Considering step-size of L1-RSRP, e.g., Z dB</w:t>
                            </w:r>
                          </w:p>
                          <w:p w14:paraId="1DDC3E55" w14:textId="548327F1" w:rsidR="00FA60C8" w:rsidRPr="005B6DD3" w:rsidRDefault="00FA60C8" w:rsidP="007748D4">
                            <w:pPr>
                              <w:numPr>
                                <w:ilvl w:val="0"/>
                                <w:numId w:val="23"/>
                              </w:numPr>
                              <w:overflowPunct/>
                              <w:autoSpaceDE/>
                              <w:autoSpaceDN/>
                              <w:adjustRightInd/>
                              <w:spacing w:after="0"/>
                              <w:jc w:val="left"/>
                              <w:textAlignment w:val="auto"/>
                              <w:rPr>
                                <w:rFonts w:eastAsia="MS Mincho"/>
                                <w:lang w:eastAsia="ja-JP"/>
                              </w:rPr>
                            </w:pPr>
                            <w:r>
                              <w:rPr>
                                <w:rFonts w:eastAsia="MS Mincho"/>
                                <w:lang w:val="en-US" w:eastAsia="ja-JP"/>
                              </w:rPr>
                              <w:t>…</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07C1D1B3" id="Text Box 2" o:spid="_x0000_s1030"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" fillcolor="white [3201]" strokeweight=".5pt">
                <v:textbox style="mso-fit-shape-to-text:t">
                  <w:txbxContent>
                    <w:p w14:paraId="231D22F4" w14:textId="77777777" w:rsidR="00FA60C8" w:rsidRPr="00374F55" w:rsidRDefault="00FA60C8" w:rsidP="005B6DD3">
                      <w:pPr>
                        <w:spacing w:after="0"/>
                        <w:rPr>
                          <w:rFonts w:eastAsia="MS Mincho"/>
                          <w:lang w:eastAsia="ja-JP"/>
                        </w:rPr>
                      </w:pPr>
                      <w:r w:rsidRPr="007748D4">
                        <w:rPr>
                          <w:rFonts w:eastAsia="MS Mincho"/>
                          <w:b/>
                          <w:highlight w:val="green"/>
                          <w:u w:val="single"/>
                          <w:lang w:eastAsia="ja-JP"/>
                        </w:rPr>
                        <w:t>Agreements</w:t>
                      </w:r>
                      <w:r w:rsidRPr="00374F55">
                        <w:rPr>
                          <w:rFonts w:eastAsia="MS Mincho"/>
                          <w:highlight w:val="green"/>
                          <w:lang w:eastAsia="ja-JP"/>
                        </w:rPr>
                        <w:t>:</w:t>
                      </w:r>
                    </w:p>
                    <w:p w14:paraId="2FD29D5E" w14:textId="77777777" w:rsidR="00FA60C8" w:rsidRPr="00374F55" w:rsidRDefault="00FA60C8" w:rsidP="005B6DD3">
                      <w:pPr>
                        <w:numPr>
                          <w:ilvl w:val="0"/>
                          <w:numId w:val="23"/>
                        </w:numPr>
                        <w:tabs>
                          <w:tab w:val="left" w:pos="1440"/>
                        </w:tabs>
                        <w:overflowPunct/>
                        <w:autoSpaceDE/>
                        <w:autoSpaceDN/>
                        <w:adjustRightInd/>
                        <w:spacing w:after="0"/>
                        <w:jc w:val="left"/>
                        <w:textAlignment w:val="auto"/>
                        <w:rPr>
                          <w:rFonts w:eastAsia="MS Mincho"/>
                          <w:lang w:val="en-US" w:eastAsia="ja-JP"/>
                        </w:rPr>
                      </w:pPr>
                      <w:r w:rsidRPr="00374F55">
                        <w:rPr>
                          <w:rFonts w:eastAsia="MS Mincho"/>
                          <w:lang w:val="en-US" w:eastAsia="ja-JP"/>
                        </w:rPr>
                        <w:t>At least for non-grouping based beam reporting, taking the following parameter values for further consideration</w:t>
                      </w:r>
                    </w:p>
                    <w:p w14:paraId="3DEBF7DD" w14:textId="77777777" w:rsidR="00FA60C8" w:rsidRPr="00374F55" w:rsidRDefault="00FA60C8" w:rsidP="005B6DD3">
                      <w:pPr>
                        <w:numPr>
                          <w:ilvl w:val="1"/>
                          <w:numId w:val="23"/>
                        </w:numPr>
                        <w:tabs>
                          <w:tab w:val="left" w:pos="1440"/>
                        </w:tabs>
                        <w:overflowPunct/>
                        <w:autoSpaceDE/>
                        <w:autoSpaceDN/>
                        <w:adjustRightInd/>
                        <w:spacing w:after="0"/>
                        <w:jc w:val="left"/>
                        <w:textAlignment w:val="auto"/>
                        <w:rPr>
                          <w:rFonts w:eastAsia="MS Mincho"/>
                          <w:lang w:val="en-US" w:eastAsia="ja-JP"/>
                        </w:rPr>
                      </w:pPr>
                      <w:r w:rsidRPr="00374F55">
                        <w:rPr>
                          <w:rFonts w:eastAsia="MS Mincho"/>
                          <w:lang w:val="en-US" w:eastAsia="ja-JP"/>
                        </w:rPr>
                        <w:t>For maximal TX beam numbers for a UE to measure for a given reporting instance: candidate value is, e.g., around K = [64]</w:t>
                      </w:r>
                    </w:p>
                    <w:p w14:paraId="2090B586" w14:textId="77777777" w:rsidR="00FA60C8" w:rsidRPr="00374F55" w:rsidRDefault="00FA60C8" w:rsidP="005B6DD3">
                      <w:pPr>
                        <w:numPr>
                          <w:ilvl w:val="1"/>
                          <w:numId w:val="23"/>
                        </w:numPr>
                        <w:tabs>
                          <w:tab w:val="left" w:pos="1440"/>
                        </w:tabs>
                        <w:overflowPunct/>
                        <w:autoSpaceDE/>
                        <w:autoSpaceDN/>
                        <w:adjustRightInd/>
                        <w:spacing w:after="0"/>
                        <w:jc w:val="left"/>
                        <w:textAlignment w:val="auto"/>
                        <w:rPr>
                          <w:rFonts w:eastAsia="MS Mincho"/>
                          <w:lang w:val="en-US" w:eastAsia="ja-JP"/>
                        </w:rPr>
                      </w:pPr>
                      <w:r w:rsidRPr="00374F55">
                        <w:rPr>
                          <w:rFonts w:eastAsia="MS Mincho"/>
                          <w:lang w:val="en-US" w:eastAsia="ja-JP"/>
                        </w:rPr>
                        <w:t>For maximal TX beam numbers reported by a UE per reporting instance are, e.g., N = [1, 2, 4, 8]</w:t>
                      </w:r>
                    </w:p>
                    <w:p w14:paraId="6A90A028" w14:textId="77777777" w:rsidR="00FA60C8" w:rsidRPr="00374F55" w:rsidRDefault="00FA60C8" w:rsidP="005B6DD3">
                      <w:pPr>
                        <w:numPr>
                          <w:ilvl w:val="1"/>
                          <w:numId w:val="23"/>
                        </w:numPr>
                        <w:tabs>
                          <w:tab w:val="left" w:pos="1440"/>
                        </w:tabs>
                        <w:overflowPunct/>
                        <w:autoSpaceDE/>
                        <w:autoSpaceDN/>
                        <w:adjustRightInd/>
                        <w:spacing w:after="0"/>
                        <w:jc w:val="left"/>
                        <w:textAlignment w:val="auto"/>
                        <w:rPr>
                          <w:rFonts w:eastAsia="MS Mincho"/>
                          <w:lang w:val="en-US" w:eastAsia="ja-JP"/>
                        </w:rPr>
                      </w:pPr>
                      <w:r w:rsidRPr="00374F55">
                        <w:rPr>
                          <w:rFonts w:eastAsia="MS Mincho"/>
                          <w:lang w:val="en-US" w:eastAsia="ja-JP"/>
                        </w:rPr>
                        <w:t>For L1-RSRP levels, candidate value is, e.g., around [100]</w:t>
                      </w:r>
                    </w:p>
                    <w:p w14:paraId="495D0D80" w14:textId="77777777" w:rsidR="00FA60C8" w:rsidRPr="00374F55" w:rsidRDefault="00FA60C8" w:rsidP="005B6DD3">
                      <w:pPr>
                        <w:numPr>
                          <w:ilvl w:val="2"/>
                          <w:numId w:val="23"/>
                        </w:numPr>
                        <w:tabs>
                          <w:tab w:val="left" w:pos="1440"/>
                        </w:tabs>
                        <w:overflowPunct/>
                        <w:autoSpaceDE/>
                        <w:autoSpaceDN/>
                        <w:adjustRightInd/>
                        <w:spacing w:after="0"/>
                        <w:jc w:val="left"/>
                        <w:textAlignment w:val="auto"/>
                        <w:rPr>
                          <w:rFonts w:eastAsia="MS Mincho"/>
                          <w:lang w:val="en-US" w:eastAsia="ja-JP"/>
                        </w:rPr>
                      </w:pPr>
                      <w:r w:rsidRPr="00374F55">
                        <w:rPr>
                          <w:rFonts w:eastAsia="MS Mincho"/>
                          <w:lang w:val="en-US" w:eastAsia="ja-JP"/>
                        </w:rPr>
                        <w:t>Considering maximal L1-RSRP range, e.g., from X dBm to Y dBm</w:t>
                      </w:r>
                    </w:p>
                    <w:p w14:paraId="11DBC1B8" w14:textId="77777777" w:rsidR="00FA60C8" w:rsidRPr="00374F55" w:rsidRDefault="00FA60C8" w:rsidP="005B6DD3">
                      <w:pPr>
                        <w:numPr>
                          <w:ilvl w:val="2"/>
                          <w:numId w:val="23"/>
                        </w:numPr>
                        <w:tabs>
                          <w:tab w:val="left" w:pos="1440"/>
                        </w:tabs>
                        <w:overflowPunct/>
                        <w:autoSpaceDE/>
                        <w:autoSpaceDN/>
                        <w:adjustRightInd/>
                        <w:spacing w:after="0"/>
                        <w:jc w:val="left"/>
                        <w:textAlignment w:val="auto"/>
                        <w:rPr>
                          <w:rFonts w:eastAsia="MS Mincho"/>
                          <w:lang w:val="en-US" w:eastAsia="ja-JP"/>
                        </w:rPr>
                      </w:pPr>
                      <w:r w:rsidRPr="00374F55">
                        <w:rPr>
                          <w:rFonts w:eastAsia="MS Mincho"/>
                          <w:lang w:val="en-US" w:eastAsia="ja-JP"/>
                        </w:rPr>
                        <w:t>Considering step-size of L1-RSRP, e.g., Z dB</w:t>
                      </w:r>
                    </w:p>
                    <w:p w14:paraId="1DDC3E55" w14:textId="548327F1" w:rsidR="00FA60C8" w:rsidRPr="005B6DD3" w:rsidRDefault="00FA60C8" w:rsidP="007748D4">
                      <w:pPr>
                        <w:numPr>
                          <w:ilvl w:val="0"/>
                          <w:numId w:val="23"/>
                        </w:numPr>
                        <w:overflowPunct/>
                        <w:autoSpaceDE/>
                        <w:autoSpaceDN/>
                        <w:adjustRightInd/>
                        <w:spacing w:after="0"/>
                        <w:jc w:val="left"/>
                        <w:textAlignment w:val="auto"/>
                        <w:rPr>
                          <w:rFonts w:eastAsia="MS Mincho"/>
                          <w:lang w:eastAsia="ja-JP"/>
                        </w:rPr>
                      </w:pPr>
                      <w:r>
                        <w:rPr>
                          <w:rFonts w:eastAsia="MS Mincho"/>
                          <w:lang w:val="en-US" w:eastAsia="ja-JP"/>
                        </w:rPr>
                        <w:t>…</w:t>
                      </w:r>
                    </w:p>
                  </w:txbxContent>
                </v:textbox>
                <w10:anchorlock/>
              </v:shape>
            </w:pict>
          </mc:Fallback>
        </mc:AlternateContent>
      </w:r>
    </w:p>
    <w:p w14:paraId="550632A7" w14:textId="77777777" w:rsidR="00D62A54" w:rsidRDefault="007D69C1" w:rsidP="005B6DD3">
      <w:r>
        <w:t>In the above agreement, the maximum number of beams on wh</w:t>
      </w:r>
      <w:r w:rsidR="00691F58">
        <w:t xml:space="preserve">ich a UE is expected to measure in advance of reporting </w:t>
      </w:r>
      <w:r>
        <w:t>is [64]. This number corresponds to the maximum number of SSBs</w:t>
      </w:r>
      <w:r w:rsidR="00231E12">
        <w:t xml:space="preserve"> in one cell</w:t>
      </w:r>
      <w:r>
        <w:t>, so in this context this seems reasonable</w:t>
      </w:r>
      <w:r w:rsidR="00231E12">
        <w:t>, since the UE will be able to hear all the transmitted SS blocks during one SS burst set</w:t>
      </w:r>
      <w:r>
        <w:t>. However, it is important to note that for aperiodic CSI-RS measurements which are often used for refinement purposes, the number is significantl</w:t>
      </w:r>
      <w:r w:rsidR="00691F58">
        <w:t>y less, perhaps less than 10.</w:t>
      </w:r>
      <w:r w:rsidR="00231E12">
        <w:t xml:space="preserve"> Also note that if the SSB measurement and reporting scheme proposed in section </w:t>
      </w:r>
      <w:r w:rsidR="00231E12">
        <w:fldChar w:fldCharType="begin"/>
      </w:r>
      <w:r w:rsidR="00231E12">
        <w:instrText xml:space="preserve"> REF _Ref492899780 \r \h </w:instrText>
      </w:r>
      <w:r w:rsidR="00231E12">
        <w:fldChar w:fldCharType="separate"/>
      </w:r>
      <w:r w:rsidR="00231E12">
        <w:t>4.1</w:t>
      </w:r>
      <w:r w:rsidR="00231E12">
        <w:fldChar w:fldCharType="end"/>
      </w:r>
      <w:r w:rsidR="00231E12">
        <w:t xml:space="preserve"> is adopted, the UE would only be required to measure on the SS blocks actually configured.</w:t>
      </w:r>
    </w:p>
    <w:p w14:paraId="6EB89CA3" w14:textId="1FAC743A" w:rsidR="00691F58" w:rsidRDefault="00691F58" w:rsidP="005B6DD3">
      <w:r>
        <w:t xml:space="preserve">The maximum number of reported resource indices (beams) is stated above as N = [1,2,4,8]. Considering uplink overhead, it would be very natural to support 1 or 2 as a starting point, and perhaps up to 4. However, 8 seems questionable. It is not clear what the </w:t>
      </w:r>
      <w:r w:rsidR="002D1ED2">
        <w:t>g</w:t>
      </w:r>
      <w:r>
        <w:t>NB should do with such a large report. In a MU-MIMO context, having flexibility to schedule users in different beams is useful; however, considering typical traffic models, how often can 8 users be found that are suitable for co-scheduling?</w:t>
      </w:r>
      <w:r w:rsidR="00402933">
        <w:t xml:space="preserve"> </w:t>
      </w:r>
      <w:r w:rsidR="002D1ED2">
        <w:t xml:space="preserve">Also note that for analog beamforming, hardware typically limits the co-scheduling possibilities. </w:t>
      </w:r>
      <w:r w:rsidR="00402933">
        <w:t>Moreover, specifying that the UE always reports N values may not be desirable in case that some values are quite low compared to the maximum reported value.</w:t>
      </w:r>
    </w:p>
    <w:p w14:paraId="1BD4378A" w14:textId="57142382" w:rsidR="005857CF" w:rsidRDefault="00691F58" w:rsidP="005B6DD3">
      <w:r>
        <w:t xml:space="preserve">For L1-RSRP levels, a number that is often quoted is 7 bits, corresponding to 128 levels. This number comes from L3-RSRP reporting for RRM purposes. RAN4 is still evaluating the RSRP accuracy requirements for beam management based on CSI-RS considering different density values, so it is too early to decide on a suitable value. However, one observation is that differential reporting can lower the overhead. For example, if N RSRPs are reported, the largest one </w:t>
      </w:r>
      <w:r w:rsidR="00402933">
        <w:t xml:space="preserve">can be quantized, e.g., with 7 bits, and the differential values with a smaller number of bits. </w:t>
      </w:r>
    </w:p>
    <w:bookmarkEnd w:id="14"/>
    <w:bookmarkEnd w:id="15"/>
    <w:p w14:paraId="56327F3C" w14:textId="77777777" w:rsidR="00C01F33" w:rsidRPr="00CE0424" w:rsidRDefault="00C01F33" w:rsidP="003A0E41">
      <w:pPr>
        <w:pStyle w:val="Heading1"/>
      </w:pPr>
      <w:r w:rsidRPr="00CE0424">
        <w:lastRenderedPageBreak/>
        <w:t>Conclusion</w:t>
      </w:r>
      <w:r w:rsidR="00AE2FEB">
        <w:t>s</w:t>
      </w:r>
    </w:p>
    <w:p w14:paraId="472F9ACB" w14:textId="63CA662A" w:rsidR="00B9676E" w:rsidRDefault="00B9676E" w:rsidP="00F9048C">
      <w:pPr>
        <w:pStyle w:val="TOC1"/>
        <w:ind w:left="0" w:firstLine="0"/>
        <w:rPr>
          <w:b w:val="0"/>
          <w:bCs/>
        </w:rPr>
      </w:pPr>
      <w:r>
        <w:rPr>
          <w:b w:val="0"/>
          <w:bCs/>
        </w:rPr>
        <w:t>In this contriution, we made the following observations:</w:t>
      </w:r>
    </w:p>
    <w:p w14:paraId="64BF67C7" w14:textId="7A114EAA" w:rsidR="00D62A54" w:rsidRDefault="00B9676E">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\n \h \z \t "Observation,1" </w:instrText>
      </w:r>
      <w:r>
        <w:rPr>
          <w:b w:val="0"/>
          <w:bCs/>
        </w:rPr>
        <w:fldChar w:fldCharType="separate"/>
      </w:r>
      <w:hyperlink w:anchor="_Toc492924619" w:history="1">
        <w:r w:rsidR="00D62A54" w:rsidRPr="006F5CE9">
          <w:rPr>
            <w:rStyle w:val="Hyperlink"/>
          </w:rPr>
          <w:t>Observation 1</w:t>
        </w:r>
        <w:r w:rsidR="00D62A54">
          <w:rPr>
            <w:rFonts w:asciiTheme="minorHAnsi" w:eastAsiaTheme="minorEastAsia" w:hAnsiTheme="minorHAnsi" w:cstheme="minorBidi"/>
            <w:b w:val="0"/>
            <w:sz w:val="22"/>
            <w:lang w:eastAsia="en-US"/>
          </w:rPr>
          <w:tab/>
        </w:r>
        <w:r w:rsidR="00D62A54" w:rsidRPr="006F5CE9">
          <w:rPr>
            <w:rStyle w:val="Hyperlink"/>
          </w:rPr>
          <w:t>A UE-specific CORESET in NR takes the role of an E-PDCCH in LTE. Different CORESETs associated with different Transmission Configuration Indicator (TCI) states allows for dynamic beam switching of control channel transmissions either within a single TRP or between multiple TRPs.</w:t>
        </w:r>
      </w:hyperlink>
    </w:p>
    <w:p w14:paraId="1DFD1CC2" w14:textId="7B262687" w:rsidR="00D62A54" w:rsidRDefault="00E242C3">
      <w:pPr>
        <w:pStyle w:val="TOC1"/>
        <w:rPr>
          <w:rFonts w:asciiTheme="minorHAnsi" w:eastAsiaTheme="minorEastAsia" w:hAnsiTheme="minorHAnsi" w:cstheme="minorBidi"/>
          <w:b w:val="0"/>
          <w:sz w:val="22"/>
          <w:lang w:eastAsia="en-US"/>
        </w:rPr>
      </w:pPr>
      <w:hyperlink w:anchor="_Toc492924620" w:history="1">
        <w:r w:rsidR="00D62A54" w:rsidRPr="006F5CE9">
          <w:rPr>
            <w:rStyle w:val="Hyperlink"/>
          </w:rPr>
          <w:t>Observation 2</w:t>
        </w:r>
        <w:r w:rsidR="00D62A54">
          <w:rPr>
            <w:rFonts w:asciiTheme="minorHAnsi" w:eastAsiaTheme="minorEastAsia" w:hAnsiTheme="minorHAnsi" w:cstheme="minorBidi"/>
            <w:b w:val="0"/>
            <w:sz w:val="22"/>
            <w:lang w:eastAsia="en-US"/>
          </w:rPr>
          <w:tab/>
        </w:r>
        <w:r w:rsidR="00D62A54" w:rsidRPr="006F5CE9">
          <w:rPr>
            <w:rStyle w:val="Hyperlink"/>
          </w:rPr>
          <w:t>A very common realization is that the PDCCH and PDSCH are transmitted using the same beam.</w:t>
        </w:r>
      </w:hyperlink>
    </w:p>
    <w:p w14:paraId="73B4AFE4" w14:textId="027F3275" w:rsidR="00B9676E" w:rsidRDefault="00B9676E" w:rsidP="00F9048C">
      <w:pPr>
        <w:pStyle w:val="TOC1"/>
        <w:ind w:left="0" w:firstLine="0"/>
        <w:rPr>
          <w:b w:val="0"/>
          <w:bCs/>
        </w:rPr>
      </w:pPr>
      <w:r>
        <w:rPr>
          <w:b w:val="0"/>
          <w:bCs/>
        </w:rPr>
        <w:fldChar w:fldCharType="end"/>
      </w:r>
    </w:p>
    <w:p w14:paraId="37C7C766" w14:textId="77777777" w:rsidR="00D62A54" w:rsidRDefault="00F9048C" w:rsidP="00F9048C">
      <w:pPr>
        <w:pStyle w:val="TOC1"/>
        <w:ind w:left="0" w:firstLine="0"/>
      </w:pPr>
      <w:r>
        <w:rPr>
          <w:b w:val="0"/>
          <w:bCs/>
        </w:rPr>
        <w:t>In this contribution, we made the following proposals:</w:t>
      </w:r>
      <w:r w:rsidR="00935E61">
        <w:rPr>
          <w:b w:val="0"/>
          <w:bCs/>
        </w:rPr>
        <w:fldChar w:fldCharType="begin"/>
      </w:r>
      <w:r w:rsidR="00935E61">
        <w:rPr>
          <w:bCs/>
        </w:rPr>
        <w:instrText xml:space="preserve"> TOC \f \n \p " " \t "Proposal,1" </w:instrText>
      </w:r>
      <w:r w:rsidR="00935E61">
        <w:rPr>
          <w:b w:val="0"/>
          <w:bCs/>
        </w:rPr>
        <w:fldChar w:fldCharType="separate"/>
      </w:r>
    </w:p>
    <w:p w14:paraId="06396F65" w14:textId="77777777" w:rsidR="00D62A54" w:rsidRDefault="00D62A54">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Unified DL beam indication for PDSCH and PDCCH (details below)</w:t>
      </w:r>
    </w:p>
    <w:p w14:paraId="64733946" w14:textId="77777777" w:rsidR="00D62A54" w:rsidRDefault="00D62A54">
      <w:pPr>
        <w:pStyle w:val="TOC1"/>
        <w:rPr>
          <w:rFonts w:asciiTheme="minorHAnsi" w:eastAsiaTheme="minorEastAsia" w:hAnsiTheme="minorHAnsi" w:cstheme="minorBidi"/>
          <w:b w:val="0"/>
          <w:sz w:val="22"/>
          <w:lang w:eastAsia="en-US"/>
        </w:rPr>
      </w:pPr>
      <w:r w:rsidRPr="00636221">
        <w:rPr>
          <w:rFonts w:eastAsia="SimSun"/>
        </w:rPr>
        <w:t>Proposal 2</w:t>
      </w:r>
      <w:r>
        <w:rPr>
          <w:rFonts w:asciiTheme="minorHAnsi" w:eastAsiaTheme="minorEastAsia" w:hAnsiTheme="minorHAnsi" w:cstheme="minorBidi"/>
          <w:b w:val="0"/>
          <w:sz w:val="22"/>
          <w:lang w:eastAsia="en-US"/>
        </w:rPr>
        <w:tab/>
      </w:r>
      <w:r w:rsidRPr="00636221">
        <w:rPr>
          <w:rFonts w:eastAsia="SimSun"/>
        </w:rPr>
        <w:t>Procedures for defining/updating TCI States (details below)</w:t>
      </w:r>
    </w:p>
    <w:p w14:paraId="33692C7D" w14:textId="77777777" w:rsidR="00D62A54" w:rsidRDefault="00D62A54">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NR should support a configuration that beam indications for PDSCH are valid also for PDCCH.</w:t>
      </w:r>
    </w:p>
    <w:p w14:paraId="64DC8D20" w14:textId="77777777" w:rsidR="00D62A54" w:rsidRDefault="00D62A54">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To enable UL beam indication, NR supports signalling a TCI in a DCI message containing an UL grant to aid the UE in adjusting its spatial Tx configuration (beam) for the purposes of transmitting PUSCH/PUCCH/SRS.</w:t>
      </w:r>
    </w:p>
    <w:p w14:paraId="7C1EFD08" w14:textId="77777777" w:rsidR="00D62A54" w:rsidRDefault="00D62A54">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To enable either (1) DL beam indication for reciprocity operation or (2) UL beam indication for UEs lacking UL/DL beam correspondence, NR supports inclusion of an SRS resource in an RS Set associated with a TCI state to provide the UE with a spatial QCL reference for adjusting its spatial Rx/Tx configuration (beam).</w:t>
      </w:r>
    </w:p>
    <w:p w14:paraId="4BDE1823" w14:textId="77777777" w:rsidR="00D62A54" w:rsidRDefault="00D62A54">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Extend the CSI / Beam Management framework to enable configuration of a set of SSB resources within a resource setting on which the UE shall perform L1-RSRP measurements. The set of SSB resources may be all or a subset of transmitted SSBs from a TRP. Extend the framework to enable configuration of a report setting linked to the aforementioned resource setting. The report setting contains at least the following parameters: time domain behaviour = [periodic, semi-persistent, aperiodic], and N = the number of reported RSRPs. Maximum value of N is FFS.</w:t>
      </w:r>
    </w:p>
    <w:p w14:paraId="2250D6DA" w14:textId="77777777" w:rsidR="00D62A54" w:rsidRDefault="00D62A54">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For L1-RSRP reporting on SSB, support configuring the UE with a mapping between the full SS block identity and a short measurement identity (6 or fewer bits). The short measurement identity is used in measurement reports and uniquely identifies a SSB resource within a configured set of SSB resources. An IE specifying the short ID configuration is associated with the configured set of SSB resources within a resource setting.</w:t>
      </w:r>
    </w:p>
    <w:p w14:paraId="0185F95D" w14:textId="708BEC12" w:rsidR="00BF6992" w:rsidRDefault="00935E61" w:rsidP="00935E61">
      <w:pPr>
        <w:pStyle w:val="BodyText"/>
        <w:rPr>
          <w:b/>
          <w:bCs/>
        </w:rPr>
      </w:pPr>
      <w:r>
        <w:rPr>
          <w:b/>
          <w:bCs/>
        </w:rPr>
        <w:fldChar w:fldCharType="end"/>
      </w:r>
    </w:p>
    <w:p w14:paraId="172924D6" w14:textId="1CDAC51A" w:rsidR="002611E7" w:rsidRPr="00B9676E" w:rsidRDefault="00B9676E" w:rsidP="00E5689D">
      <w:pPr>
        <w:pStyle w:val="BodyText"/>
        <w:rPr>
          <w:b/>
        </w:rPr>
      </w:pPr>
      <w:r w:rsidRPr="00B9676E">
        <w:rPr>
          <w:b/>
        </w:rPr>
        <w:t>Details of Proposal 1</w:t>
      </w:r>
    </w:p>
    <w:p w14:paraId="122CCB1D" w14:textId="77777777" w:rsidR="00B9676E" w:rsidRDefault="00B9676E" w:rsidP="00B9676E">
      <w:pPr>
        <w:numPr>
          <w:ilvl w:val="0"/>
          <w:numId w:val="16"/>
        </w:numPr>
        <w:overflowPunct/>
        <w:autoSpaceDE/>
        <w:autoSpaceDN/>
        <w:adjustRightInd/>
        <w:spacing w:after="0" w:line="259" w:lineRule="auto"/>
        <w:jc w:val="left"/>
        <w:textAlignment w:val="auto"/>
      </w:pPr>
      <w:r>
        <w:t>A list of up to 2</w:t>
      </w:r>
      <w:r w:rsidRPr="00822748">
        <w:rPr>
          <w:vertAlign w:val="superscript"/>
        </w:rPr>
        <w:t>N</w:t>
      </w:r>
      <w:r>
        <w:t xml:space="preserve"> Transmission Configuration Indication (TCI) states is defined for the UE at least for the purpose of QCL indication for PDSCH DMRS and PDCCH DMRS</w:t>
      </w:r>
    </w:p>
    <w:p w14:paraId="5B78D5B9" w14:textId="77777777" w:rsidR="00B9676E" w:rsidRDefault="00B9676E" w:rsidP="00B9676E">
      <w:pPr>
        <w:numPr>
          <w:ilvl w:val="1"/>
          <w:numId w:val="16"/>
        </w:numPr>
        <w:overflowPunct/>
        <w:autoSpaceDE/>
        <w:autoSpaceDN/>
        <w:adjustRightInd/>
        <w:spacing w:after="0" w:line="259" w:lineRule="auto"/>
        <w:jc w:val="left"/>
        <w:textAlignment w:val="auto"/>
      </w:pPr>
      <w:r>
        <w:t>Each TCI state can have one or two RS sets, as per previous agreement</w:t>
      </w:r>
    </w:p>
    <w:p w14:paraId="45AC1145" w14:textId="77777777" w:rsidR="00B9676E" w:rsidRDefault="00B9676E" w:rsidP="00B9676E">
      <w:pPr>
        <w:numPr>
          <w:ilvl w:val="1"/>
          <w:numId w:val="16"/>
        </w:numPr>
        <w:overflowPunct/>
        <w:autoSpaceDE/>
        <w:autoSpaceDN/>
        <w:adjustRightInd/>
        <w:spacing w:after="0" w:line="259" w:lineRule="auto"/>
        <w:jc w:val="left"/>
        <w:textAlignment w:val="auto"/>
      </w:pPr>
      <w:r>
        <w:t>FFS: Value of N, e.g., N = [3]</w:t>
      </w:r>
    </w:p>
    <w:p w14:paraId="751F4F97" w14:textId="77777777" w:rsidR="00B9676E" w:rsidRDefault="00B9676E" w:rsidP="00B9676E">
      <w:pPr>
        <w:numPr>
          <w:ilvl w:val="0"/>
          <w:numId w:val="16"/>
        </w:numPr>
        <w:overflowPunct/>
        <w:autoSpaceDE/>
        <w:autoSpaceDN/>
        <w:adjustRightInd/>
        <w:spacing w:after="0" w:line="259" w:lineRule="auto"/>
        <w:jc w:val="left"/>
        <w:textAlignment w:val="auto"/>
      </w:pPr>
      <w:r>
        <w:t>For PDSCH QCL indication:</w:t>
      </w:r>
    </w:p>
    <w:p w14:paraId="4D3D57A7" w14:textId="77777777" w:rsidR="00B9676E" w:rsidRDefault="00B9676E" w:rsidP="00B9676E">
      <w:pPr>
        <w:numPr>
          <w:ilvl w:val="1"/>
          <w:numId w:val="16"/>
        </w:numPr>
        <w:overflowPunct/>
        <w:autoSpaceDE/>
        <w:autoSpaceDN/>
        <w:adjustRightInd/>
        <w:spacing w:after="0" w:line="259" w:lineRule="auto"/>
        <w:jc w:val="left"/>
        <w:textAlignment w:val="auto"/>
      </w:pPr>
      <w:r>
        <w:t>The UE is signalled the N-bit TCI field in DCI that selects one of the 2</w:t>
      </w:r>
      <w:r w:rsidRPr="00822748">
        <w:rPr>
          <w:vertAlign w:val="superscript"/>
        </w:rPr>
        <w:t>N</w:t>
      </w:r>
      <w:r>
        <w:t xml:space="preserve"> defined TCI states which</w:t>
      </w:r>
      <w:r w:rsidRPr="00377E0F">
        <w:t xml:space="preserve"> </w:t>
      </w:r>
      <w:r>
        <w:t>provides a reference to one or two</w:t>
      </w:r>
      <w:r w:rsidRPr="00746A24">
        <w:t xml:space="preserve"> RS </w:t>
      </w:r>
      <w:r>
        <w:t>set(s) which are</w:t>
      </w:r>
      <w:r w:rsidRPr="00746A24">
        <w:t xml:space="preserve"> </w:t>
      </w:r>
      <w:r>
        <w:t>QCL with DMRS port(s) of the PDSCH scheduled to the UE, as per previous agreement</w:t>
      </w:r>
    </w:p>
    <w:p w14:paraId="45588EFD" w14:textId="77777777" w:rsidR="00B9676E" w:rsidRDefault="00B9676E" w:rsidP="00B9676E">
      <w:pPr>
        <w:numPr>
          <w:ilvl w:val="0"/>
          <w:numId w:val="16"/>
        </w:numPr>
        <w:overflowPunct/>
        <w:autoSpaceDE/>
        <w:autoSpaceDN/>
        <w:adjustRightInd/>
        <w:spacing w:after="0" w:line="259" w:lineRule="auto"/>
        <w:jc w:val="left"/>
        <w:textAlignment w:val="auto"/>
      </w:pPr>
      <w:r>
        <w:t>For PDCCH QCL indication:</w:t>
      </w:r>
    </w:p>
    <w:p w14:paraId="71725A45" w14:textId="77777777" w:rsidR="00B9676E" w:rsidRDefault="00B9676E" w:rsidP="00B9676E">
      <w:pPr>
        <w:numPr>
          <w:ilvl w:val="1"/>
          <w:numId w:val="16"/>
        </w:numPr>
        <w:overflowPunct/>
        <w:autoSpaceDE/>
        <w:autoSpaceDN/>
        <w:adjustRightInd/>
        <w:spacing w:after="0" w:line="259" w:lineRule="auto"/>
        <w:jc w:val="left"/>
        <w:textAlignment w:val="auto"/>
      </w:pPr>
      <w:r>
        <w:lastRenderedPageBreak/>
        <w:t>The UE is configured by RRC only or configured by RRC and signalled by MAC-</w:t>
      </w:r>
      <w:r w:rsidRPr="001901FD">
        <w:t xml:space="preserve">CE </w:t>
      </w:r>
      <w:r>
        <w:t>with a one of the 2</w:t>
      </w:r>
      <w:r w:rsidRPr="00822748">
        <w:rPr>
          <w:vertAlign w:val="superscript"/>
        </w:rPr>
        <w:t>N</w:t>
      </w:r>
      <w:r>
        <w:t xml:space="preserve"> defined TCI states which provides a reference to an </w:t>
      </w:r>
      <w:r w:rsidRPr="00746A24">
        <w:t xml:space="preserve">RS </w:t>
      </w:r>
      <w:r>
        <w:t xml:space="preserve">set </w:t>
      </w:r>
      <w:r w:rsidRPr="00746A24">
        <w:t xml:space="preserve">which is </w:t>
      </w:r>
      <w:r>
        <w:t>QCL with the DMRS port(s) of the PDCCH in a configured CORESET containing a UE specific search space</w:t>
      </w:r>
    </w:p>
    <w:p w14:paraId="4AFE0B84" w14:textId="77777777" w:rsidR="00B9676E" w:rsidRDefault="00B9676E" w:rsidP="00B9676E">
      <w:pPr>
        <w:numPr>
          <w:ilvl w:val="2"/>
          <w:numId w:val="16"/>
        </w:numPr>
        <w:overflowPunct/>
        <w:autoSpaceDE/>
        <w:autoSpaceDN/>
        <w:adjustRightInd/>
        <w:spacing w:after="0" w:line="259" w:lineRule="auto"/>
        <w:jc w:val="left"/>
        <w:textAlignment w:val="auto"/>
      </w:pPr>
      <w:r>
        <w:t>FFS: CORESET containing common search space</w:t>
      </w:r>
    </w:p>
    <w:p w14:paraId="0F0CA9F0" w14:textId="77777777" w:rsidR="00B9676E" w:rsidRDefault="00B9676E" w:rsidP="00B9676E">
      <w:pPr>
        <w:numPr>
          <w:ilvl w:val="2"/>
          <w:numId w:val="16"/>
        </w:numPr>
        <w:overflowPunct/>
        <w:autoSpaceDE/>
        <w:autoSpaceDN/>
        <w:adjustRightInd/>
        <w:spacing w:after="0" w:line="259" w:lineRule="auto"/>
        <w:jc w:val="left"/>
        <w:textAlignment w:val="auto"/>
      </w:pPr>
      <w:r>
        <w:t>Note: different CORESETs may be configured for different TCI states, e.g., for multi-TRP operation</w:t>
      </w:r>
    </w:p>
    <w:p w14:paraId="73E00DA3" w14:textId="77777777" w:rsidR="00B9676E" w:rsidRDefault="00B9676E" w:rsidP="00B9676E">
      <w:pPr>
        <w:numPr>
          <w:ilvl w:val="1"/>
          <w:numId w:val="16"/>
        </w:numPr>
        <w:overflowPunct/>
        <w:autoSpaceDE/>
        <w:autoSpaceDN/>
        <w:adjustRightInd/>
        <w:spacing w:after="0" w:line="259" w:lineRule="auto"/>
        <w:jc w:val="left"/>
        <w:textAlignment w:val="auto"/>
      </w:pPr>
      <w:r>
        <w:t>A</w:t>
      </w:r>
      <w:r w:rsidRPr="003D0E5D">
        <w:t xml:space="preserve"> configuration </w:t>
      </w:r>
      <w:r>
        <w:t>is supported whereby beam indication</w:t>
      </w:r>
      <w:r w:rsidRPr="003D0E5D">
        <w:t xml:space="preserve"> for PDSCH </w:t>
      </w:r>
      <w:r>
        <w:t>is also valid for PDCCH</w:t>
      </w:r>
    </w:p>
    <w:p w14:paraId="757821EB" w14:textId="77777777" w:rsidR="00B9676E" w:rsidRDefault="00B9676E" w:rsidP="00B9676E">
      <w:pPr>
        <w:numPr>
          <w:ilvl w:val="0"/>
          <w:numId w:val="16"/>
        </w:numPr>
        <w:overflowPunct/>
        <w:autoSpaceDE/>
        <w:autoSpaceDN/>
        <w:adjustRightInd/>
        <w:spacing w:after="0" w:line="259" w:lineRule="auto"/>
        <w:jc w:val="left"/>
        <w:textAlignment w:val="auto"/>
      </w:pPr>
      <w:r>
        <w:t>Each RS set within a TCI state refers to one or more DL RS(s) which are QCL with the port(s) within a PDSCH DMRS port group or are QCL with the PDCCH DMRS port(s)</w:t>
      </w:r>
    </w:p>
    <w:p w14:paraId="1CBA3061" w14:textId="77777777" w:rsidR="00B9676E" w:rsidRDefault="00B9676E" w:rsidP="00B9676E">
      <w:pPr>
        <w:pStyle w:val="ListParagraph"/>
        <w:numPr>
          <w:ilvl w:val="1"/>
          <w:numId w:val="20"/>
        </w:numPr>
      </w:pPr>
      <w:r>
        <w:t>A TCI state with two RS sets is only used in the case of two DMRS port groups for PDSCH</w:t>
      </w:r>
    </w:p>
    <w:p w14:paraId="2DDEC465" w14:textId="77777777" w:rsidR="00B9676E" w:rsidRDefault="00B9676E" w:rsidP="00B9676E">
      <w:pPr>
        <w:pStyle w:val="ListParagraph"/>
        <w:numPr>
          <w:ilvl w:val="1"/>
          <w:numId w:val="20"/>
        </w:numPr>
      </w:pPr>
      <w:r>
        <w:t>A TCI state with one RS set is always used in the case of DMRS for PDCCH</w:t>
      </w:r>
    </w:p>
    <w:p w14:paraId="56211149" w14:textId="77777777" w:rsidR="00B9676E" w:rsidRDefault="00B9676E" w:rsidP="00B9676E">
      <w:pPr>
        <w:pStyle w:val="ListParagraph"/>
        <w:numPr>
          <w:ilvl w:val="0"/>
          <w:numId w:val="20"/>
        </w:numPr>
      </w:pPr>
      <w:r>
        <w:t>An RS in an RS set can refer to any of the following DL RS types:</w:t>
      </w:r>
    </w:p>
    <w:p w14:paraId="4DA0F902" w14:textId="77777777" w:rsidR="00B9676E" w:rsidRDefault="00B9676E" w:rsidP="00B9676E">
      <w:pPr>
        <w:pStyle w:val="ListParagraph"/>
        <w:numPr>
          <w:ilvl w:val="1"/>
          <w:numId w:val="20"/>
        </w:numPr>
      </w:pPr>
      <w:r>
        <w:t>SSB</w:t>
      </w:r>
    </w:p>
    <w:p w14:paraId="337D9340" w14:textId="77777777" w:rsidR="00B9676E" w:rsidRDefault="00B9676E" w:rsidP="00B9676E">
      <w:pPr>
        <w:pStyle w:val="ListParagraph"/>
        <w:numPr>
          <w:ilvl w:val="1"/>
          <w:numId w:val="20"/>
        </w:numPr>
      </w:pPr>
      <w:r>
        <w:t>Periodic CSI-RS</w:t>
      </w:r>
    </w:p>
    <w:p w14:paraId="7386C9B3" w14:textId="77777777" w:rsidR="00B9676E" w:rsidRDefault="00B9676E" w:rsidP="00B9676E">
      <w:pPr>
        <w:pStyle w:val="ListParagraph"/>
        <w:numPr>
          <w:ilvl w:val="1"/>
          <w:numId w:val="20"/>
        </w:numPr>
      </w:pPr>
      <w:r>
        <w:t>Aperiodic CSI-RS</w:t>
      </w:r>
    </w:p>
    <w:p w14:paraId="14F4D4DC" w14:textId="77777777" w:rsidR="00B9676E" w:rsidRDefault="00B9676E" w:rsidP="00B9676E">
      <w:pPr>
        <w:pStyle w:val="ListParagraph"/>
        <w:numPr>
          <w:ilvl w:val="1"/>
          <w:numId w:val="20"/>
        </w:numPr>
      </w:pPr>
      <w:r>
        <w:t>Semi-persistent CSI-RS</w:t>
      </w:r>
    </w:p>
    <w:p w14:paraId="0F96C714" w14:textId="77777777" w:rsidR="00B9676E" w:rsidRDefault="00B9676E" w:rsidP="00B9676E">
      <w:pPr>
        <w:pStyle w:val="ListParagraph"/>
        <w:numPr>
          <w:ilvl w:val="1"/>
          <w:numId w:val="20"/>
        </w:numPr>
      </w:pPr>
      <w:r>
        <w:t>FFS: TRS depending on outcome of discussions in the QCL agenda item</w:t>
      </w:r>
    </w:p>
    <w:p w14:paraId="4C9348C4" w14:textId="671D1897" w:rsidR="00BF6992" w:rsidRPr="00B9676E" w:rsidRDefault="00B9676E" w:rsidP="00B9676E">
      <w:pPr>
        <w:pStyle w:val="ListParagraph"/>
        <w:numPr>
          <w:ilvl w:val="0"/>
          <w:numId w:val="20"/>
        </w:numPr>
      </w:pPr>
      <w:r>
        <w:rPr>
          <w:rFonts w:eastAsia="Times New Roman"/>
        </w:rPr>
        <w:t>During initial access, the UE associates the TCI = 0 state with the SSB acquired during the initial access procedure</w:t>
      </w:r>
    </w:p>
    <w:p w14:paraId="62453D08" w14:textId="77777777" w:rsidR="00B9676E" w:rsidRDefault="00B9676E" w:rsidP="00B9676E"/>
    <w:p w14:paraId="516DB538" w14:textId="25E8A90A" w:rsidR="00B9676E" w:rsidRPr="00B9676E" w:rsidRDefault="00B9676E" w:rsidP="00B9676E">
      <w:pPr>
        <w:rPr>
          <w:b/>
        </w:rPr>
      </w:pPr>
      <w:r w:rsidRPr="00B9676E">
        <w:rPr>
          <w:b/>
        </w:rPr>
        <w:t>Details of Proposal 2</w:t>
      </w:r>
    </w:p>
    <w:p w14:paraId="397A8516" w14:textId="77777777" w:rsidR="00B9676E" w:rsidRPr="00EA68E1" w:rsidRDefault="00B9676E" w:rsidP="00B9676E">
      <w:pPr>
        <w:pStyle w:val="ListParagraph"/>
        <w:numPr>
          <w:ilvl w:val="0"/>
          <w:numId w:val="21"/>
        </w:numPr>
        <w:rPr>
          <w:b/>
        </w:rPr>
      </w:pPr>
      <w:r>
        <w:t>For a UE in RRC CONNECTED mode, an RS within an RS set of any TCI state may be dynamically updated through either of the following two mechanisms</w:t>
      </w:r>
    </w:p>
    <w:p w14:paraId="2C506274" w14:textId="77777777" w:rsidR="00B9676E" w:rsidRPr="008452AA" w:rsidRDefault="00B9676E" w:rsidP="00B9676E">
      <w:pPr>
        <w:pStyle w:val="ListParagraph"/>
        <w:numPr>
          <w:ilvl w:val="0"/>
          <w:numId w:val="21"/>
        </w:numPr>
        <w:rPr>
          <w:b/>
        </w:rPr>
      </w:pPr>
      <w:r w:rsidRPr="00D83A88">
        <w:rPr>
          <w:b/>
        </w:rPr>
        <w:t>Mechanism-1</w:t>
      </w:r>
      <w:r>
        <w:t xml:space="preserve"> (Explicit update of a TCI state)</w:t>
      </w:r>
    </w:p>
    <w:p w14:paraId="22DDBE3B" w14:textId="77777777" w:rsidR="00B9676E" w:rsidRPr="00DD5C7F" w:rsidRDefault="00B9676E" w:rsidP="00B9676E">
      <w:pPr>
        <w:pStyle w:val="ListParagraph"/>
        <w:numPr>
          <w:ilvl w:val="1"/>
          <w:numId w:val="21"/>
        </w:numPr>
        <w:rPr>
          <w:b/>
        </w:rPr>
      </w:pPr>
      <w:r>
        <w:t>The UE receives a signalling message with a TCI value and the index of a DL RS to be assigned to an RS set belonging to the TCI state</w:t>
      </w:r>
    </w:p>
    <w:p w14:paraId="2FD798DA" w14:textId="77777777" w:rsidR="00B9676E" w:rsidRPr="008F7137" w:rsidRDefault="00B9676E" w:rsidP="00B9676E">
      <w:pPr>
        <w:pStyle w:val="ListParagraph"/>
        <w:numPr>
          <w:ilvl w:val="1"/>
          <w:numId w:val="21"/>
        </w:numPr>
        <w:rPr>
          <w:b/>
        </w:rPr>
      </w:pPr>
      <w:r>
        <w:t>The RS index can be an</w:t>
      </w:r>
    </w:p>
    <w:p w14:paraId="7D0FBE9B" w14:textId="77777777" w:rsidR="00B9676E" w:rsidRPr="008F7137" w:rsidRDefault="00B9676E" w:rsidP="00B9676E">
      <w:pPr>
        <w:pStyle w:val="ListParagraph"/>
        <w:numPr>
          <w:ilvl w:val="2"/>
          <w:numId w:val="21"/>
        </w:numPr>
        <w:rPr>
          <w:b/>
        </w:rPr>
      </w:pPr>
      <w:r>
        <w:t>SSB index</w:t>
      </w:r>
    </w:p>
    <w:p w14:paraId="60103139" w14:textId="77777777" w:rsidR="00B9676E" w:rsidRPr="00D83A88" w:rsidRDefault="00B9676E" w:rsidP="00B9676E">
      <w:pPr>
        <w:pStyle w:val="ListParagraph"/>
        <w:numPr>
          <w:ilvl w:val="2"/>
          <w:numId w:val="21"/>
        </w:numPr>
        <w:rPr>
          <w:b/>
        </w:rPr>
      </w:pPr>
      <w:r>
        <w:t>Index of a periodic, semi-persistent, or aperiodic CSI-RS resource</w:t>
      </w:r>
    </w:p>
    <w:p w14:paraId="683D4DB8" w14:textId="77777777" w:rsidR="00B9676E" w:rsidRPr="00813BE0" w:rsidRDefault="00B9676E" w:rsidP="00B9676E">
      <w:pPr>
        <w:pStyle w:val="ListParagraph"/>
        <w:numPr>
          <w:ilvl w:val="3"/>
          <w:numId w:val="21"/>
        </w:numPr>
        <w:rPr>
          <w:b/>
        </w:rPr>
      </w:pPr>
      <w:r>
        <w:t>If measurement restriction is ON (for periodic/semi-persistent CSI-RS) the index refers to the most recent measurement of the indicated resource</w:t>
      </w:r>
    </w:p>
    <w:p w14:paraId="12DB68E8" w14:textId="77777777" w:rsidR="00B9676E" w:rsidRPr="00813BE0" w:rsidRDefault="00B9676E" w:rsidP="00B9676E">
      <w:pPr>
        <w:pStyle w:val="ListParagraph"/>
        <w:numPr>
          <w:ilvl w:val="3"/>
          <w:numId w:val="21"/>
        </w:numPr>
        <w:rPr>
          <w:b/>
        </w:rPr>
      </w:pPr>
      <w:r>
        <w:t>For aperiodic CSI-RS, the index refers to the most recent measurement of the indicated resource</w:t>
      </w:r>
    </w:p>
    <w:p w14:paraId="065456B0" w14:textId="77777777" w:rsidR="00B9676E" w:rsidRPr="008F7137" w:rsidRDefault="00B9676E" w:rsidP="00B9676E">
      <w:pPr>
        <w:pStyle w:val="ListParagraph"/>
        <w:numPr>
          <w:ilvl w:val="3"/>
          <w:numId w:val="21"/>
        </w:numPr>
        <w:rPr>
          <w:b/>
        </w:rPr>
      </w:pPr>
      <w:r>
        <w:t>FFS: Additionally support a time-stamped measurement of a CSI-RS resource</w:t>
      </w:r>
    </w:p>
    <w:p w14:paraId="6C8E5F93" w14:textId="77777777" w:rsidR="00B9676E" w:rsidRPr="001D51E8" w:rsidRDefault="00B9676E" w:rsidP="00B9676E">
      <w:pPr>
        <w:pStyle w:val="ListParagraph"/>
        <w:numPr>
          <w:ilvl w:val="1"/>
          <w:numId w:val="21"/>
        </w:numPr>
        <w:rPr>
          <w:b/>
        </w:rPr>
      </w:pPr>
      <w:r>
        <w:t>If the UE receives the signalling message in slot n, the first time that the UE may apply the updated QCL assumption for demodulation of PDSCH or PDCCH is in slot n + d</w:t>
      </w:r>
      <w:r w:rsidRPr="00D83A88">
        <w:rPr>
          <w:vertAlign w:val="subscript"/>
        </w:rPr>
        <w:t>1</w:t>
      </w:r>
    </w:p>
    <w:p w14:paraId="2CF568BD" w14:textId="77777777" w:rsidR="00B9676E" w:rsidRPr="00D83A88" w:rsidRDefault="00B9676E" w:rsidP="00B9676E">
      <w:pPr>
        <w:pStyle w:val="ListParagraph"/>
        <w:numPr>
          <w:ilvl w:val="2"/>
          <w:numId w:val="21"/>
        </w:numPr>
        <w:rPr>
          <w:b/>
        </w:rPr>
      </w:pPr>
      <w:r>
        <w:t>FFS: Value of d</w:t>
      </w:r>
      <w:r w:rsidRPr="00D83A88">
        <w:rPr>
          <w:vertAlign w:val="subscript"/>
        </w:rPr>
        <w:t>1</w:t>
      </w:r>
      <w:r>
        <w:t xml:space="preserve"> </w:t>
      </w:r>
    </w:p>
    <w:p w14:paraId="5DBFE882" w14:textId="77777777" w:rsidR="00B9676E" w:rsidRPr="008C731E" w:rsidRDefault="00B9676E" w:rsidP="00B9676E">
      <w:pPr>
        <w:pStyle w:val="ListParagraph"/>
        <w:numPr>
          <w:ilvl w:val="1"/>
          <w:numId w:val="21"/>
        </w:numPr>
        <w:rPr>
          <w:b/>
        </w:rPr>
      </w:pPr>
      <w:r>
        <w:t xml:space="preserve">Note: </w:t>
      </w:r>
      <w:r w:rsidRPr="005442DD">
        <w:t xml:space="preserve">The signalling </w:t>
      </w:r>
      <w:r w:rsidRPr="00D83A88">
        <w:t xml:space="preserve">can simultaneously update </w:t>
      </w:r>
      <w:r w:rsidRPr="005442DD">
        <w:t>two RS sets</w:t>
      </w:r>
      <w:r>
        <w:t xml:space="preserve"> in which case two RS indexes would be signalled. Furthermore, the signalling can simultaneously update more than one TCI state.</w:t>
      </w:r>
    </w:p>
    <w:p w14:paraId="2647B8DE" w14:textId="77777777" w:rsidR="00B9676E" w:rsidRDefault="00B9676E" w:rsidP="00B9676E">
      <w:pPr>
        <w:pStyle w:val="ListParagraph"/>
        <w:numPr>
          <w:ilvl w:val="1"/>
          <w:numId w:val="21"/>
        </w:numPr>
      </w:pPr>
      <w:r>
        <w:t>FFS: Further signalling details, e.g., RRC, MAC-CE, DCI, or a combination</w:t>
      </w:r>
    </w:p>
    <w:p w14:paraId="288BD6DF" w14:textId="77777777" w:rsidR="00B9676E" w:rsidRPr="00291807" w:rsidRDefault="00B9676E" w:rsidP="00B9676E">
      <w:pPr>
        <w:pStyle w:val="ListParagraph"/>
        <w:numPr>
          <w:ilvl w:val="0"/>
          <w:numId w:val="21"/>
        </w:numPr>
        <w:rPr>
          <w:b/>
        </w:rPr>
      </w:pPr>
      <w:r w:rsidRPr="00D83A88">
        <w:rPr>
          <w:b/>
        </w:rPr>
        <w:t>Mechanism-2</w:t>
      </w:r>
      <w:r>
        <w:t xml:space="preserve"> (Implicit update of a TCI state)</w:t>
      </w:r>
    </w:p>
    <w:p w14:paraId="17BEE1A9" w14:textId="77777777" w:rsidR="00B9676E" w:rsidRPr="00E94797" w:rsidRDefault="00B9676E" w:rsidP="00B9676E">
      <w:pPr>
        <w:pStyle w:val="ListParagraph"/>
        <w:numPr>
          <w:ilvl w:val="1"/>
          <w:numId w:val="21"/>
        </w:numPr>
        <w:rPr>
          <w:b/>
        </w:rPr>
      </w:pPr>
      <w:r>
        <w:t>The UE receives by DCI a measurement trigger for one or two resource sets of aperiodic CSI-RS resources</w:t>
      </w:r>
      <w:r w:rsidRPr="00F10ADF">
        <w:t xml:space="preserve"> </w:t>
      </w:r>
      <w:r>
        <w:t>in the same slot, plus a TCI value</w:t>
      </w:r>
    </w:p>
    <w:p w14:paraId="10E3D029" w14:textId="77777777" w:rsidR="00B9676E" w:rsidRPr="00B45D75" w:rsidRDefault="00B9676E" w:rsidP="00B9676E">
      <w:pPr>
        <w:pStyle w:val="ListParagraph"/>
        <w:numPr>
          <w:ilvl w:val="2"/>
          <w:numId w:val="21"/>
        </w:numPr>
        <w:rPr>
          <w:b/>
        </w:rPr>
      </w:pPr>
      <w:r>
        <w:t>Note: a resource set in this context refers to a set of CSI-RS resources configured within a  resource setting in the agreed CSI framework</w:t>
      </w:r>
    </w:p>
    <w:p w14:paraId="0EB57E7A" w14:textId="77777777" w:rsidR="00B9676E" w:rsidRPr="00F74C38" w:rsidRDefault="00B9676E" w:rsidP="00B9676E">
      <w:pPr>
        <w:pStyle w:val="ListParagraph"/>
        <w:numPr>
          <w:ilvl w:val="1"/>
          <w:numId w:val="21"/>
        </w:numPr>
        <w:rPr>
          <w:b/>
        </w:rPr>
      </w:pPr>
      <w:r>
        <w:t>The UE associates the preferred CSI-RS resource from each triggered resource set with the TCI state of the signalled TCI value and thus assigns the preferred CSI-RS(s) to the RS set(s) within the TCI state</w:t>
      </w:r>
    </w:p>
    <w:p w14:paraId="63C1D008" w14:textId="77777777" w:rsidR="00B9676E" w:rsidRPr="001D51E8" w:rsidRDefault="00B9676E" w:rsidP="00B9676E">
      <w:pPr>
        <w:pStyle w:val="ListParagraph"/>
        <w:numPr>
          <w:ilvl w:val="1"/>
          <w:numId w:val="21"/>
        </w:numPr>
        <w:rPr>
          <w:b/>
        </w:rPr>
      </w:pPr>
      <w:r>
        <w:t>If the UE receives the DCI measurement trigger in slot n, the first time that the UE may apply the updated QCL assumption for demodulation of PDSCH or PDCCH is in slot n + d</w:t>
      </w:r>
      <w:r w:rsidRPr="00D83A88">
        <w:rPr>
          <w:vertAlign w:val="subscript"/>
        </w:rPr>
        <w:t>2</w:t>
      </w:r>
    </w:p>
    <w:p w14:paraId="1D56A836" w14:textId="77777777" w:rsidR="00B9676E" w:rsidRPr="00F74C38" w:rsidRDefault="00B9676E" w:rsidP="00B9676E">
      <w:pPr>
        <w:pStyle w:val="ListParagraph"/>
        <w:numPr>
          <w:ilvl w:val="2"/>
          <w:numId w:val="21"/>
        </w:numPr>
        <w:rPr>
          <w:b/>
        </w:rPr>
      </w:pPr>
      <w:r>
        <w:t>FFS: Value of d</w:t>
      </w:r>
      <w:r w:rsidRPr="00D83A88">
        <w:rPr>
          <w:vertAlign w:val="subscript"/>
        </w:rPr>
        <w:t>2</w:t>
      </w:r>
    </w:p>
    <w:p w14:paraId="60B357CF" w14:textId="648D7509" w:rsidR="00C01F33" w:rsidRPr="00B9676E" w:rsidRDefault="00B9676E" w:rsidP="00E5689D">
      <w:pPr>
        <w:pStyle w:val="ListParagraph"/>
        <w:numPr>
          <w:ilvl w:val="1"/>
          <w:numId w:val="21"/>
        </w:numPr>
        <w:rPr>
          <w:b/>
        </w:rPr>
      </w:pPr>
      <w:r>
        <w:t>FFS: Further signalling details, e.g., joint or separate encoding of the measurement trigger and TCI value in DCI</w:t>
      </w:r>
    </w:p>
    <w:p w14:paraId="5B3C850D" w14:textId="77777777" w:rsidR="00F507D1" w:rsidRPr="00CE0424" w:rsidRDefault="00F507D1" w:rsidP="00CE0424">
      <w:pPr>
        <w:pStyle w:val="Heading1"/>
      </w:pPr>
      <w:bookmarkStart w:id="70" w:name="_In-sequence_SDU_delivery"/>
      <w:bookmarkEnd w:id="70"/>
      <w:r w:rsidRPr="00CE0424">
        <w:lastRenderedPageBreak/>
        <w:t>References</w:t>
      </w:r>
    </w:p>
    <w:p w14:paraId="3BC9304B" w14:textId="1D1FDCE4" w:rsidR="003A7EF3" w:rsidRDefault="009A7213" w:rsidP="00CE0424">
      <w:pPr>
        <w:pStyle w:val="Reference"/>
      </w:pPr>
      <w:bookmarkStart w:id="71" w:name="_Ref492563775"/>
      <w:r w:rsidRPr="009A7213">
        <w:t>R1-1716376</w:t>
      </w:r>
      <w:r w:rsidR="00EC391F" w:rsidRPr="009A7213">
        <w:t>,</w:t>
      </w:r>
      <w:r w:rsidR="00EC391F">
        <w:t xml:space="preserve"> “Remaining details on QCL,” Ericsson, RAN1 NR Ad Hoc #3, September 2017.</w:t>
      </w:r>
      <w:bookmarkEnd w:id="71"/>
    </w:p>
    <w:p w14:paraId="6A69D3AB" w14:textId="5C7859CE" w:rsidR="008B1BB5" w:rsidRDefault="008B1BB5" w:rsidP="00CE0424">
      <w:pPr>
        <w:pStyle w:val="Reference"/>
      </w:pPr>
      <w:bookmarkStart w:id="72" w:name="_Ref492916720"/>
      <w:r>
        <w:t>R1-1716345, “Multi-TRP and multi-panel transmission,” Ericsson, RAN1 NR Ad Hoc #3, September 2017.</w:t>
      </w:r>
      <w:bookmarkEnd w:id="72"/>
    </w:p>
    <w:p w14:paraId="5367DAF4" w14:textId="3EA3FE01" w:rsidR="00B01481" w:rsidRPr="00CE0424" w:rsidRDefault="00B01481" w:rsidP="00CE0424">
      <w:pPr>
        <w:pStyle w:val="Reference"/>
      </w:pPr>
      <w:bookmarkStart w:id="73" w:name="_Ref492573500"/>
      <w:r w:rsidRPr="00D92194">
        <w:t>R1-171</w:t>
      </w:r>
      <w:r w:rsidR="00D92194" w:rsidRPr="00D92194">
        <w:t>6367</w:t>
      </w:r>
      <w:r>
        <w:t>, “Analysis of beam indication signalling options,” Ericsson, RAN1 NR Ad Hoc #3, September 2017.</w:t>
      </w:r>
      <w:bookmarkEnd w:id="73"/>
    </w:p>
    <w:sectPr w:rsidR="00B01481" w:rsidRPr="00CE0424" w:rsidSect="00C02A4C">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1892D7" w14:textId="77777777" w:rsidR="00E242C3" w:rsidRDefault="00E242C3">
      <w:r>
        <w:separator/>
      </w:r>
    </w:p>
  </w:endnote>
  <w:endnote w:type="continuationSeparator" w:id="0">
    <w:p w14:paraId="5A485155" w14:textId="77777777" w:rsidR="00E242C3" w:rsidRDefault="00E24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AF6B6D" w14:textId="77777777" w:rsidR="00C43C5A" w:rsidRDefault="00C43C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086F12D2" w:rsidR="00FA60C8" w:rsidRDefault="00FA60C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43C5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43C5A">
      <w:rPr>
        <w:rStyle w:val="PageNumber"/>
      </w:rPr>
      <w:t>13</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6A004" w14:textId="77777777" w:rsidR="00C43C5A" w:rsidRDefault="00C43C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3A6233" w14:textId="77777777" w:rsidR="00E242C3" w:rsidRDefault="00E242C3">
      <w:r>
        <w:separator/>
      </w:r>
    </w:p>
  </w:footnote>
  <w:footnote w:type="continuationSeparator" w:id="0">
    <w:p w14:paraId="2F126D12" w14:textId="77777777" w:rsidR="00E242C3" w:rsidRDefault="00E242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FA60C8" w:rsidRDefault="00FA60C8">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62D5D3" w14:textId="77777777" w:rsidR="00C43C5A" w:rsidRDefault="00C43C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8FB667" w14:textId="77777777" w:rsidR="00C43C5A" w:rsidRDefault="00C43C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981C30"/>
    <w:multiLevelType w:val="hybridMultilevel"/>
    <w:tmpl w:val="426CA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3C539E"/>
    <w:multiLevelType w:val="hybridMultilevel"/>
    <w:tmpl w:val="2FDED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CC35CB"/>
    <w:multiLevelType w:val="hybridMultilevel"/>
    <w:tmpl w:val="E5AE0426"/>
    <w:lvl w:ilvl="0" w:tplc="9C667FF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EC504F"/>
    <w:multiLevelType w:val="hybridMultilevel"/>
    <w:tmpl w:val="78BA01C8"/>
    <w:lvl w:ilvl="0" w:tplc="A1B2C3C6">
      <w:start w:val="1"/>
      <w:numFmt w:val="bullet"/>
      <w:lvlText w:val="•"/>
      <w:lvlJc w:val="left"/>
      <w:pPr>
        <w:tabs>
          <w:tab w:val="num" w:pos="720"/>
        </w:tabs>
        <w:ind w:left="720" w:hanging="360"/>
      </w:pPr>
      <w:rPr>
        <w:rFonts w:ascii="Arial" w:hAnsi="Arial" w:hint="default"/>
      </w:rPr>
    </w:lvl>
    <w:lvl w:ilvl="1" w:tplc="3718E51A">
      <w:start w:val="78"/>
      <w:numFmt w:val="bullet"/>
      <w:lvlText w:val="•"/>
      <w:lvlJc w:val="left"/>
      <w:pPr>
        <w:tabs>
          <w:tab w:val="num" w:pos="1440"/>
        </w:tabs>
        <w:ind w:left="1440" w:hanging="360"/>
      </w:pPr>
      <w:rPr>
        <w:rFonts w:ascii="Arial" w:hAnsi="Arial" w:hint="default"/>
      </w:rPr>
    </w:lvl>
    <w:lvl w:ilvl="2" w:tplc="D9983CE6">
      <w:start w:val="78"/>
      <w:numFmt w:val="bullet"/>
      <w:lvlText w:val="•"/>
      <w:lvlJc w:val="left"/>
      <w:pPr>
        <w:tabs>
          <w:tab w:val="num" w:pos="2160"/>
        </w:tabs>
        <w:ind w:left="2160" w:hanging="360"/>
      </w:pPr>
      <w:rPr>
        <w:rFonts w:ascii="Arial" w:hAnsi="Arial" w:hint="default"/>
      </w:rPr>
    </w:lvl>
    <w:lvl w:ilvl="3" w:tplc="94364A4E" w:tentative="1">
      <w:start w:val="1"/>
      <w:numFmt w:val="bullet"/>
      <w:lvlText w:val="•"/>
      <w:lvlJc w:val="left"/>
      <w:pPr>
        <w:tabs>
          <w:tab w:val="num" w:pos="2880"/>
        </w:tabs>
        <w:ind w:left="2880" w:hanging="360"/>
      </w:pPr>
      <w:rPr>
        <w:rFonts w:ascii="Arial" w:hAnsi="Arial" w:hint="default"/>
      </w:rPr>
    </w:lvl>
    <w:lvl w:ilvl="4" w:tplc="0FEC2CDC" w:tentative="1">
      <w:start w:val="1"/>
      <w:numFmt w:val="bullet"/>
      <w:lvlText w:val="•"/>
      <w:lvlJc w:val="left"/>
      <w:pPr>
        <w:tabs>
          <w:tab w:val="num" w:pos="3600"/>
        </w:tabs>
        <w:ind w:left="3600" w:hanging="360"/>
      </w:pPr>
      <w:rPr>
        <w:rFonts w:ascii="Arial" w:hAnsi="Arial" w:hint="default"/>
      </w:rPr>
    </w:lvl>
    <w:lvl w:ilvl="5" w:tplc="6F163624" w:tentative="1">
      <w:start w:val="1"/>
      <w:numFmt w:val="bullet"/>
      <w:lvlText w:val="•"/>
      <w:lvlJc w:val="left"/>
      <w:pPr>
        <w:tabs>
          <w:tab w:val="num" w:pos="4320"/>
        </w:tabs>
        <w:ind w:left="4320" w:hanging="360"/>
      </w:pPr>
      <w:rPr>
        <w:rFonts w:ascii="Arial" w:hAnsi="Arial" w:hint="default"/>
      </w:rPr>
    </w:lvl>
    <w:lvl w:ilvl="6" w:tplc="566AA494" w:tentative="1">
      <w:start w:val="1"/>
      <w:numFmt w:val="bullet"/>
      <w:lvlText w:val="•"/>
      <w:lvlJc w:val="left"/>
      <w:pPr>
        <w:tabs>
          <w:tab w:val="num" w:pos="5040"/>
        </w:tabs>
        <w:ind w:left="5040" w:hanging="360"/>
      </w:pPr>
      <w:rPr>
        <w:rFonts w:ascii="Arial" w:hAnsi="Arial" w:hint="default"/>
      </w:rPr>
    </w:lvl>
    <w:lvl w:ilvl="7" w:tplc="2C5E9E70" w:tentative="1">
      <w:start w:val="1"/>
      <w:numFmt w:val="bullet"/>
      <w:lvlText w:val="•"/>
      <w:lvlJc w:val="left"/>
      <w:pPr>
        <w:tabs>
          <w:tab w:val="num" w:pos="5760"/>
        </w:tabs>
        <w:ind w:left="5760" w:hanging="360"/>
      </w:pPr>
      <w:rPr>
        <w:rFonts w:ascii="Arial" w:hAnsi="Arial" w:hint="default"/>
      </w:rPr>
    </w:lvl>
    <w:lvl w:ilvl="8" w:tplc="C390FB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BAB74FA"/>
    <w:multiLevelType w:val="hybridMultilevel"/>
    <w:tmpl w:val="EF60E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7C7247"/>
    <w:multiLevelType w:val="hybridMultilevel"/>
    <w:tmpl w:val="05529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8333AF"/>
    <w:multiLevelType w:val="hybridMultilevel"/>
    <w:tmpl w:val="EA1AA42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4BCD3BA1"/>
    <w:multiLevelType w:val="hybridMultilevel"/>
    <w:tmpl w:val="BEB6DF42"/>
    <w:lvl w:ilvl="0" w:tplc="707A8D0C">
      <w:start w:val="1"/>
      <w:numFmt w:val="bullet"/>
      <w:lvlText w:val="•"/>
      <w:lvlJc w:val="left"/>
      <w:pPr>
        <w:tabs>
          <w:tab w:val="num" w:pos="720"/>
        </w:tabs>
        <w:ind w:left="720" w:hanging="360"/>
      </w:pPr>
      <w:rPr>
        <w:rFonts w:ascii="Arial" w:hAnsi="Arial" w:hint="default"/>
      </w:rPr>
    </w:lvl>
    <w:lvl w:ilvl="1" w:tplc="86FCDA2C">
      <w:start w:val="1104"/>
      <w:numFmt w:val="bullet"/>
      <w:lvlText w:val="•"/>
      <w:lvlJc w:val="left"/>
      <w:pPr>
        <w:tabs>
          <w:tab w:val="num" w:pos="1440"/>
        </w:tabs>
        <w:ind w:left="1440" w:hanging="360"/>
      </w:pPr>
      <w:rPr>
        <w:rFonts w:ascii="Arial" w:hAnsi="Arial" w:hint="default"/>
      </w:rPr>
    </w:lvl>
    <w:lvl w:ilvl="2" w:tplc="457ACC08">
      <w:start w:val="1104"/>
      <w:numFmt w:val="bullet"/>
      <w:lvlText w:val="•"/>
      <w:lvlJc w:val="left"/>
      <w:pPr>
        <w:tabs>
          <w:tab w:val="num" w:pos="2160"/>
        </w:tabs>
        <w:ind w:left="2160" w:hanging="360"/>
      </w:pPr>
      <w:rPr>
        <w:rFonts w:ascii="Arial" w:hAnsi="Arial" w:hint="default"/>
      </w:rPr>
    </w:lvl>
    <w:lvl w:ilvl="3" w:tplc="EB56EE6C" w:tentative="1">
      <w:start w:val="1"/>
      <w:numFmt w:val="bullet"/>
      <w:lvlText w:val="•"/>
      <w:lvlJc w:val="left"/>
      <w:pPr>
        <w:tabs>
          <w:tab w:val="num" w:pos="2880"/>
        </w:tabs>
        <w:ind w:left="2880" w:hanging="360"/>
      </w:pPr>
      <w:rPr>
        <w:rFonts w:ascii="Arial" w:hAnsi="Arial" w:hint="default"/>
      </w:rPr>
    </w:lvl>
    <w:lvl w:ilvl="4" w:tplc="27AAFD98" w:tentative="1">
      <w:start w:val="1"/>
      <w:numFmt w:val="bullet"/>
      <w:lvlText w:val="•"/>
      <w:lvlJc w:val="left"/>
      <w:pPr>
        <w:tabs>
          <w:tab w:val="num" w:pos="3600"/>
        </w:tabs>
        <w:ind w:left="3600" w:hanging="360"/>
      </w:pPr>
      <w:rPr>
        <w:rFonts w:ascii="Arial" w:hAnsi="Arial" w:hint="default"/>
      </w:rPr>
    </w:lvl>
    <w:lvl w:ilvl="5" w:tplc="61A21EBA" w:tentative="1">
      <w:start w:val="1"/>
      <w:numFmt w:val="bullet"/>
      <w:lvlText w:val="•"/>
      <w:lvlJc w:val="left"/>
      <w:pPr>
        <w:tabs>
          <w:tab w:val="num" w:pos="4320"/>
        </w:tabs>
        <w:ind w:left="4320" w:hanging="360"/>
      </w:pPr>
      <w:rPr>
        <w:rFonts w:ascii="Arial" w:hAnsi="Arial" w:hint="default"/>
      </w:rPr>
    </w:lvl>
    <w:lvl w:ilvl="6" w:tplc="50E2773C" w:tentative="1">
      <w:start w:val="1"/>
      <w:numFmt w:val="bullet"/>
      <w:lvlText w:val="•"/>
      <w:lvlJc w:val="left"/>
      <w:pPr>
        <w:tabs>
          <w:tab w:val="num" w:pos="5040"/>
        </w:tabs>
        <w:ind w:left="5040" w:hanging="360"/>
      </w:pPr>
      <w:rPr>
        <w:rFonts w:ascii="Arial" w:hAnsi="Arial" w:hint="default"/>
      </w:rPr>
    </w:lvl>
    <w:lvl w:ilvl="7" w:tplc="B6F08D92" w:tentative="1">
      <w:start w:val="1"/>
      <w:numFmt w:val="bullet"/>
      <w:lvlText w:val="•"/>
      <w:lvlJc w:val="left"/>
      <w:pPr>
        <w:tabs>
          <w:tab w:val="num" w:pos="5760"/>
        </w:tabs>
        <w:ind w:left="5760" w:hanging="360"/>
      </w:pPr>
      <w:rPr>
        <w:rFonts w:ascii="Arial" w:hAnsi="Arial" w:hint="default"/>
      </w:rPr>
    </w:lvl>
    <w:lvl w:ilvl="8" w:tplc="A410737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FF7FCB"/>
    <w:multiLevelType w:val="hybridMultilevel"/>
    <w:tmpl w:val="A8345032"/>
    <w:lvl w:ilvl="0" w:tplc="041D0001">
      <w:start w:val="1"/>
      <w:numFmt w:val="bullet"/>
      <w:lvlText w:val=""/>
      <w:lvlJc w:val="left"/>
      <w:pPr>
        <w:ind w:left="600" w:hanging="360"/>
      </w:pPr>
      <w:rPr>
        <w:rFonts w:ascii="Symbol" w:hAnsi="Symbol" w:hint="default"/>
      </w:rPr>
    </w:lvl>
    <w:lvl w:ilvl="1" w:tplc="04090003">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23" w15:restartNumberingAfterBreak="0">
    <w:nsid w:val="4FAE0319"/>
    <w:multiLevelType w:val="hybridMultilevel"/>
    <w:tmpl w:val="13E0FF0C"/>
    <w:lvl w:ilvl="0" w:tplc="3D5C7302">
      <w:start w:val="1"/>
      <w:numFmt w:val="bullet"/>
      <w:lvlText w:val="•"/>
      <w:lvlJc w:val="left"/>
      <w:pPr>
        <w:tabs>
          <w:tab w:val="num" w:pos="720"/>
        </w:tabs>
        <w:ind w:left="720" w:hanging="360"/>
      </w:pPr>
      <w:rPr>
        <w:rFonts w:ascii="Arial" w:hAnsi="Arial" w:hint="default"/>
      </w:rPr>
    </w:lvl>
    <w:lvl w:ilvl="1" w:tplc="7DACB6B0">
      <w:start w:val="2787"/>
      <w:numFmt w:val="bullet"/>
      <w:lvlText w:val="–"/>
      <w:lvlJc w:val="left"/>
      <w:pPr>
        <w:tabs>
          <w:tab w:val="num" w:pos="1440"/>
        </w:tabs>
        <w:ind w:left="1440" w:hanging="360"/>
      </w:pPr>
      <w:rPr>
        <w:rFonts w:ascii="Arial" w:hAnsi="Arial" w:hint="default"/>
      </w:rPr>
    </w:lvl>
    <w:lvl w:ilvl="2" w:tplc="FD901EEE">
      <w:start w:val="2787"/>
      <w:numFmt w:val="bullet"/>
      <w:lvlText w:val="•"/>
      <w:lvlJc w:val="left"/>
      <w:pPr>
        <w:tabs>
          <w:tab w:val="num" w:pos="2160"/>
        </w:tabs>
        <w:ind w:left="2160" w:hanging="360"/>
      </w:pPr>
      <w:rPr>
        <w:rFonts w:ascii="Arial" w:hAnsi="Arial" w:hint="default"/>
      </w:rPr>
    </w:lvl>
    <w:lvl w:ilvl="3" w:tplc="EB2C97DE">
      <w:start w:val="1"/>
      <w:numFmt w:val="bullet"/>
      <w:lvlText w:val="•"/>
      <w:lvlJc w:val="left"/>
      <w:pPr>
        <w:tabs>
          <w:tab w:val="num" w:pos="2880"/>
        </w:tabs>
        <w:ind w:left="2880" w:hanging="360"/>
      </w:pPr>
      <w:rPr>
        <w:rFonts w:ascii="Arial" w:hAnsi="Arial" w:hint="default"/>
      </w:rPr>
    </w:lvl>
    <w:lvl w:ilvl="4" w:tplc="C4BA9D16" w:tentative="1">
      <w:start w:val="1"/>
      <w:numFmt w:val="bullet"/>
      <w:lvlText w:val="•"/>
      <w:lvlJc w:val="left"/>
      <w:pPr>
        <w:tabs>
          <w:tab w:val="num" w:pos="3600"/>
        </w:tabs>
        <w:ind w:left="3600" w:hanging="360"/>
      </w:pPr>
      <w:rPr>
        <w:rFonts w:ascii="Arial" w:hAnsi="Arial" w:hint="default"/>
      </w:rPr>
    </w:lvl>
    <w:lvl w:ilvl="5" w:tplc="D5BACB96" w:tentative="1">
      <w:start w:val="1"/>
      <w:numFmt w:val="bullet"/>
      <w:lvlText w:val="•"/>
      <w:lvlJc w:val="left"/>
      <w:pPr>
        <w:tabs>
          <w:tab w:val="num" w:pos="4320"/>
        </w:tabs>
        <w:ind w:left="4320" w:hanging="360"/>
      </w:pPr>
      <w:rPr>
        <w:rFonts w:ascii="Arial" w:hAnsi="Arial" w:hint="default"/>
      </w:rPr>
    </w:lvl>
    <w:lvl w:ilvl="6" w:tplc="BDCA8EC8" w:tentative="1">
      <w:start w:val="1"/>
      <w:numFmt w:val="bullet"/>
      <w:lvlText w:val="•"/>
      <w:lvlJc w:val="left"/>
      <w:pPr>
        <w:tabs>
          <w:tab w:val="num" w:pos="5040"/>
        </w:tabs>
        <w:ind w:left="5040" w:hanging="360"/>
      </w:pPr>
      <w:rPr>
        <w:rFonts w:ascii="Arial" w:hAnsi="Arial" w:hint="default"/>
      </w:rPr>
    </w:lvl>
    <w:lvl w:ilvl="7" w:tplc="2376D2D4" w:tentative="1">
      <w:start w:val="1"/>
      <w:numFmt w:val="bullet"/>
      <w:lvlText w:val="•"/>
      <w:lvlJc w:val="left"/>
      <w:pPr>
        <w:tabs>
          <w:tab w:val="num" w:pos="5760"/>
        </w:tabs>
        <w:ind w:left="5760" w:hanging="360"/>
      </w:pPr>
      <w:rPr>
        <w:rFonts w:ascii="Arial" w:hAnsi="Arial" w:hint="default"/>
      </w:rPr>
    </w:lvl>
    <w:lvl w:ilvl="8" w:tplc="9A8A065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531986"/>
    <w:multiLevelType w:val="hybridMultilevel"/>
    <w:tmpl w:val="C2A27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9037570"/>
    <w:multiLevelType w:val="hybridMultilevel"/>
    <w:tmpl w:val="4BA08982"/>
    <w:lvl w:ilvl="0" w:tplc="9FCCF90A">
      <w:start w:val="1"/>
      <w:numFmt w:val="bullet"/>
      <w:lvlText w:val="•"/>
      <w:lvlJc w:val="left"/>
      <w:pPr>
        <w:tabs>
          <w:tab w:val="num" w:pos="720"/>
        </w:tabs>
        <w:ind w:left="720" w:hanging="360"/>
      </w:pPr>
      <w:rPr>
        <w:rFonts w:ascii="Arial" w:hAnsi="Arial" w:hint="default"/>
      </w:rPr>
    </w:lvl>
    <w:lvl w:ilvl="1" w:tplc="85907D68">
      <w:numFmt w:val="bullet"/>
      <w:lvlText w:val="–"/>
      <w:lvlJc w:val="left"/>
      <w:pPr>
        <w:tabs>
          <w:tab w:val="num" w:pos="1440"/>
        </w:tabs>
        <w:ind w:left="1440" w:hanging="360"/>
      </w:pPr>
      <w:rPr>
        <w:rFonts w:ascii="Arial" w:hAnsi="Arial" w:hint="default"/>
      </w:rPr>
    </w:lvl>
    <w:lvl w:ilvl="2" w:tplc="9D5A36CE">
      <w:numFmt w:val="bullet"/>
      <w:lvlText w:val="•"/>
      <w:lvlJc w:val="left"/>
      <w:pPr>
        <w:tabs>
          <w:tab w:val="num" w:pos="2160"/>
        </w:tabs>
        <w:ind w:left="2160" w:hanging="360"/>
      </w:pPr>
      <w:rPr>
        <w:rFonts w:ascii="Arial" w:hAnsi="Arial" w:hint="default"/>
      </w:rPr>
    </w:lvl>
    <w:lvl w:ilvl="3" w:tplc="FCAE414E" w:tentative="1">
      <w:start w:val="1"/>
      <w:numFmt w:val="bullet"/>
      <w:lvlText w:val="•"/>
      <w:lvlJc w:val="left"/>
      <w:pPr>
        <w:tabs>
          <w:tab w:val="num" w:pos="2880"/>
        </w:tabs>
        <w:ind w:left="2880" w:hanging="360"/>
      </w:pPr>
      <w:rPr>
        <w:rFonts w:ascii="Arial" w:hAnsi="Arial" w:hint="default"/>
      </w:rPr>
    </w:lvl>
    <w:lvl w:ilvl="4" w:tplc="A140BE20" w:tentative="1">
      <w:start w:val="1"/>
      <w:numFmt w:val="bullet"/>
      <w:lvlText w:val="•"/>
      <w:lvlJc w:val="left"/>
      <w:pPr>
        <w:tabs>
          <w:tab w:val="num" w:pos="3600"/>
        </w:tabs>
        <w:ind w:left="3600" w:hanging="360"/>
      </w:pPr>
      <w:rPr>
        <w:rFonts w:ascii="Arial" w:hAnsi="Arial" w:hint="default"/>
      </w:rPr>
    </w:lvl>
    <w:lvl w:ilvl="5" w:tplc="5CE67D2C" w:tentative="1">
      <w:start w:val="1"/>
      <w:numFmt w:val="bullet"/>
      <w:lvlText w:val="•"/>
      <w:lvlJc w:val="left"/>
      <w:pPr>
        <w:tabs>
          <w:tab w:val="num" w:pos="4320"/>
        </w:tabs>
        <w:ind w:left="4320" w:hanging="360"/>
      </w:pPr>
      <w:rPr>
        <w:rFonts w:ascii="Arial" w:hAnsi="Arial" w:hint="default"/>
      </w:rPr>
    </w:lvl>
    <w:lvl w:ilvl="6" w:tplc="763C789C" w:tentative="1">
      <w:start w:val="1"/>
      <w:numFmt w:val="bullet"/>
      <w:lvlText w:val="•"/>
      <w:lvlJc w:val="left"/>
      <w:pPr>
        <w:tabs>
          <w:tab w:val="num" w:pos="5040"/>
        </w:tabs>
        <w:ind w:left="5040" w:hanging="360"/>
      </w:pPr>
      <w:rPr>
        <w:rFonts w:ascii="Arial" w:hAnsi="Arial" w:hint="default"/>
      </w:rPr>
    </w:lvl>
    <w:lvl w:ilvl="7" w:tplc="81CA8EF2" w:tentative="1">
      <w:start w:val="1"/>
      <w:numFmt w:val="bullet"/>
      <w:lvlText w:val="•"/>
      <w:lvlJc w:val="left"/>
      <w:pPr>
        <w:tabs>
          <w:tab w:val="num" w:pos="5760"/>
        </w:tabs>
        <w:ind w:left="5760" w:hanging="360"/>
      </w:pPr>
      <w:rPr>
        <w:rFonts w:ascii="Arial" w:hAnsi="Arial" w:hint="default"/>
      </w:rPr>
    </w:lvl>
    <w:lvl w:ilvl="8" w:tplc="4698AC4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02CC1"/>
    <w:multiLevelType w:val="hybridMultilevel"/>
    <w:tmpl w:val="2F7C0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DA3FE6"/>
    <w:multiLevelType w:val="hybridMultilevel"/>
    <w:tmpl w:val="144E3A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F40961"/>
    <w:multiLevelType w:val="hybridMultilevel"/>
    <w:tmpl w:val="3B9A084C"/>
    <w:lvl w:ilvl="0" w:tplc="9C667F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661A60"/>
    <w:multiLevelType w:val="hybridMultilevel"/>
    <w:tmpl w:val="2F8C6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C05ED7"/>
    <w:multiLevelType w:val="hybridMultilevel"/>
    <w:tmpl w:val="524A5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6"/>
  </w:num>
  <w:num w:numId="4">
    <w:abstractNumId w:val="17"/>
  </w:num>
  <w:num w:numId="5">
    <w:abstractNumId w:val="11"/>
  </w:num>
  <w:num w:numId="6">
    <w:abstractNumId w:val="18"/>
  </w:num>
  <w:num w:numId="7">
    <w:abstractNumId w:val="26"/>
  </w:num>
  <w:num w:numId="8">
    <w:abstractNumId w:val="12"/>
  </w:num>
  <w:num w:numId="9">
    <w:abstractNumId w:val="9"/>
  </w:num>
  <w:num w:numId="10">
    <w:abstractNumId w:val="2"/>
  </w:num>
  <w:num w:numId="11">
    <w:abstractNumId w:val="1"/>
  </w:num>
  <w:num w:numId="12">
    <w:abstractNumId w:val="0"/>
  </w:num>
  <w:num w:numId="13">
    <w:abstractNumId w:val="24"/>
  </w:num>
  <w:num w:numId="14">
    <w:abstractNumId w:val="14"/>
  </w:num>
  <w:num w:numId="15">
    <w:abstractNumId w:val="15"/>
  </w:num>
  <w:num w:numId="16">
    <w:abstractNumId w:val="10"/>
  </w:num>
  <w:num w:numId="17">
    <w:abstractNumId w:val="28"/>
  </w:num>
  <w:num w:numId="18">
    <w:abstractNumId w:val="13"/>
  </w:num>
  <w:num w:numId="19">
    <w:abstractNumId w:val="27"/>
  </w:num>
  <w:num w:numId="20">
    <w:abstractNumId w:val="4"/>
  </w:num>
  <w:num w:numId="21">
    <w:abstractNumId w:val="32"/>
  </w:num>
  <w:num w:numId="22">
    <w:abstractNumId w:val="22"/>
  </w:num>
  <w:num w:numId="23">
    <w:abstractNumId w:val="6"/>
  </w:num>
  <w:num w:numId="24">
    <w:abstractNumId w:val="20"/>
  </w:num>
  <w:num w:numId="25">
    <w:abstractNumId w:val="23"/>
  </w:num>
  <w:num w:numId="26">
    <w:abstractNumId w:val="33"/>
  </w:num>
  <w:num w:numId="27">
    <w:abstractNumId w:val="8"/>
  </w:num>
  <w:num w:numId="28">
    <w:abstractNumId w:val="30"/>
  </w:num>
  <w:num w:numId="29">
    <w:abstractNumId w:val="31"/>
  </w:num>
  <w:num w:numId="30">
    <w:abstractNumId w:val="7"/>
  </w:num>
  <w:num w:numId="31">
    <w:abstractNumId w:val="19"/>
  </w:num>
  <w:num w:numId="32">
    <w:abstractNumId w:val="5"/>
  </w:num>
  <w:num w:numId="33">
    <w:abstractNumId w:val="29"/>
  </w:num>
  <w:num w:numId="34">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472B"/>
    <w:rsid w:val="00006446"/>
    <w:rsid w:val="00006896"/>
    <w:rsid w:val="00007CDC"/>
    <w:rsid w:val="00011B28"/>
    <w:rsid w:val="00011C2F"/>
    <w:rsid w:val="00015D15"/>
    <w:rsid w:val="00022A29"/>
    <w:rsid w:val="00022D6A"/>
    <w:rsid w:val="0002564D"/>
    <w:rsid w:val="00025ECA"/>
    <w:rsid w:val="00030B30"/>
    <w:rsid w:val="000325B8"/>
    <w:rsid w:val="00034C15"/>
    <w:rsid w:val="00036BA1"/>
    <w:rsid w:val="00042009"/>
    <w:rsid w:val="000422E2"/>
    <w:rsid w:val="00042F22"/>
    <w:rsid w:val="000444EF"/>
    <w:rsid w:val="0004491C"/>
    <w:rsid w:val="00052A07"/>
    <w:rsid w:val="000534E3"/>
    <w:rsid w:val="0005606A"/>
    <w:rsid w:val="00057117"/>
    <w:rsid w:val="000579D9"/>
    <w:rsid w:val="000616E7"/>
    <w:rsid w:val="00062461"/>
    <w:rsid w:val="0006487E"/>
    <w:rsid w:val="00065E1A"/>
    <w:rsid w:val="000700BE"/>
    <w:rsid w:val="00077E5F"/>
    <w:rsid w:val="0008036A"/>
    <w:rsid w:val="00081AE6"/>
    <w:rsid w:val="000855EB"/>
    <w:rsid w:val="00085B52"/>
    <w:rsid w:val="000866F2"/>
    <w:rsid w:val="0009009F"/>
    <w:rsid w:val="00091557"/>
    <w:rsid w:val="000924C1"/>
    <w:rsid w:val="000924F0"/>
    <w:rsid w:val="00093474"/>
    <w:rsid w:val="0009510F"/>
    <w:rsid w:val="000A1B7B"/>
    <w:rsid w:val="000A389D"/>
    <w:rsid w:val="000A56F2"/>
    <w:rsid w:val="000B2719"/>
    <w:rsid w:val="000B3A8F"/>
    <w:rsid w:val="000B4AB9"/>
    <w:rsid w:val="000B58C3"/>
    <w:rsid w:val="000B61E9"/>
    <w:rsid w:val="000C165A"/>
    <w:rsid w:val="000C2E19"/>
    <w:rsid w:val="000C45D5"/>
    <w:rsid w:val="000C4C24"/>
    <w:rsid w:val="000D0B71"/>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6C2"/>
    <w:rsid w:val="00132FD0"/>
    <w:rsid w:val="001344C0"/>
    <w:rsid w:val="001346FA"/>
    <w:rsid w:val="00135252"/>
    <w:rsid w:val="00137AB5"/>
    <w:rsid w:val="00137F0B"/>
    <w:rsid w:val="00151E23"/>
    <w:rsid w:val="001526E0"/>
    <w:rsid w:val="0015373E"/>
    <w:rsid w:val="001551B5"/>
    <w:rsid w:val="00163610"/>
    <w:rsid w:val="001651B9"/>
    <w:rsid w:val="001659C1"/>
    <w:rsid w:val="00173A8E"/>
    <w:rsid w:val="0018143F"/>
    <w:rsid w:val="001871F3"/>
    <w:rsid w:val="00190AC1"/>
    <w:rsid w:val="00193256"/>
    <w:rsid w:val="0019341A"/>
    <w:rsid w:val="001940CC"/>
    <w:rsid w:val="00197DF9"/>
    <w:rsid w:val="001A1987"/>
    <w:rsid w:val="001A2564"/>
    <w:rsid w:val="001A39D1"/>
    <w:rsid w:val="001A58F1"/>
    <w:rsid w:val="001A6173"/>
    <w:rsid w:val="001A6CBA"/>
    <w:rsid w:val="001B0D97"/>
    <w:rsid w:val="001B4FC6"/>
    <w:rsid w:val="001B5A5D"/>
    <w:rsid w:val="001C1CE5"/>
    <w:rsid w:val="001C3D2A"/>
    <w:rsid w:val="001D51BA"/>
    <w:rsid w:val="001D6342"/>
    <w:rsid w:val="001D6D53"/>
    <w:rsid w:val="001E2560"/>
    <w:rsid w:val="001E58E2"/>
    <w:rsid w:val="001E7AED"/>
    <w:rsid w:val="001F3916"/>
    <w:rsid w:val="001F4D39"/>
    <w:rsid w:val="001F54C5"/>
    <w:rsid w:val="001F662C"/>
    <w:rsid w:val="001F7074"/>
    <w:rsid w:val="0020020B"/>
    <w:rsid w:val="00200490"/>
    <w:rsid w:val="00201F3A"/>
    <w:rsid w:val="00203F96"/>
    <w:rsid w:val="002069B2"/>
    <w:rsid w:val="00207FA3"/>
    <w:rsid w:val="00214DA8"/>
    <w:rsid w:val="00215423"/>
    <w:rsid w:val="002158FA"/>
    <w:rsid w:val="00220600"/>
    <w:rsid w:val="00220DD8"/>
    <w:rsid w:val="002218E2"/>
    <w:rsid w:val="002224DB"/>
    <w:rsid w:val="00223FCB"/>
    <w:rsid w:val="002252C3"/>
    <w:rsid w:val="00225C54"/>
    <w:rsid w:val="00230765"/>
    <w:rsid w:val="002319E4"/>
    <w:rsid w:val="00231E12"/>
    <w:rsid w:val="00234BED"/>
    <w:rsid w:val="00234F42"/>
    <w:rsid w:val="00235632"/>
    <w:rsid w:val="00235872"/>
    <w:rsid w:val="00241559"/>
    <w:rsid w:val="002435B3"/>
    <w:rsid w:val="002451ED"/>
    <w:rsid w:val="002458EB"/>
    <w:rsid w:val="002500C8"/>
    <w:rsid w:val="00257543"/>
    <w:rsid w:val="002611E7"/>
    <w:rsid w:val="002617E7"/>
    <w:rsid w:val="00264228"/>
    <w:rsid w:val="00264334"/>
    <w:rsid w:val="0026473E"/>
    <w:rsid w:val="00266214"/>
    <w:rsid w:val="00267C83"/>
    <w:rsid w:val="00270E3E"/>
    <w:rsid w:val="0027144F"/>
    <w:rsid w:val="00271813"/>
    <w:rsid w:val="00271F3A"/>
    <w:rsid w:val="00273278"/>
    <w:rsid w:val="002737F4"/>
    <w:rsid w:val="00277C7E"/>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1ED2"/>
    <w:rsid w:val="002D246D"/>
    <w:rsid w:val="002D34B2"/>
    <w:rsid w:val="002D7637"/>
    <w:rsid w:val="002E17F2"/>
    <w:rsid w:val="002E4464"/>
    <w:rsid w:val="002E5561"/>
    <w:rsid w:val="002E5760"/>
    <w:rsid w:val="002E7CAE"/>
    <w:rsid w:val="002F2771"/>
    <w:rsid w:val="002F37A9"/>
    <w:rsid w:val="002F6288"/>
    <w:rsid w:val="00301CE6"/>
    <w:rsid w:val="0030256B"/>
    <w:rsid w:val="0030501F"/>
    <w:rsid w:val="00307BA1"/>
    <w:rsid w:val="00311702"/>
    <w:rsid w:val="00311E82"/>
    <w:rsid w:val="00313FD6"/>
    <w:rsid w:val="003143BD"/>
    <w:rsid w:val="00316180"/>
    <w:rsid w:val="003203ED"/>
    <w:rsid w:val="00322C9F"/>
    <w:rsid w:val="00324D23"/>
    <w:rsid w:val="00327997"/>
    <w:rsid w:val="00331751"/>
    <w:rsid w:val="00331B7B"/>
    <w:rsid w:val="00334579"/>
    <w:rsid w:val="00335858"/>
    <w:rsid w:val="00336BDA"/>
    <w:rsid w:val="00342BD7"/>
    <w:rsid w:val="003453D8"/>
    <w:rsid w:val="00346DB5"/>
    <w:rsid w:val="003477B1"/>
    <w:rsid w:val="00347FA7"/>
    <w:rsid w:val="00356447"/>
    <w:rsid w:val="00356A14"/>
    <w:rsid w:val="00357380"/>
    <w:rsid w:val="003602D9"/>
    <w:rsid w:val="003604CE"/>
    <w:rsid w:val="00370E47"/>
    <w:rsid w:val="003742AC"/>
    <w:rsid w:val="00374ADB"/>
    <w:rsid w:val="00377CE1"/>
    <w:rsid w:val="003849BD"/>
    <w:rsid w:val="00385BF0"/>
    <w:rsid w:val="003939FF"/>
    <w:rsid w:val="00393FEE"/>
    <w:rsid w:val="003A0E41"/>
    <w:rsid w:val="003A2223"/>
    <w:rsid w:val="003A2A0F"/>
    <w:rsid w:val="003A45A1"/>
    <w:rsid w:val="003A59DC"/>
    <w:rsid w:val="003A5B0A"/>
    <w:rsid w:val="003A6BAC"/>
    <w:rsid w:val="003A7EF3"/>
    <w:rsid w:val="003B159C"/>
    <w:rsid w:val="003B369F"/>
    <w:rsid w:val="003B36A3"/>
    <w:rsid w:val="003B5496"/>
    <w:rsid w:val="003B7FE5"/>
    <w:rsid w:val="003C11C8"/>
    <w:rsid w:val="003C2702"/>
    <w:rsid w:val="003C7806"/>
    <w:rsid w:val="003D0E5D"/>
    <w:rsid w:val="003D109F"/>
    <w:rsid w:val="003D2478"/>
    <w:rsid w:val="003D3C45"/>
    <w:rsid w:val="003D5B1F"/>
    <w:rsid w:val="003E15FA"/>
    <w:rsid w:val="003E55E4"/>
    <w:rsid w:val="003E74E3"/>
    <w:rsid w:val="003F05C7"/>
    <w:rsid w:val="003F2CD4"/>
    <w:rsid w:val="003F6BBE"/>
    <w:rsid w:val="004000E8"/>
    <w:rsid w:val="004007B2"/>
    <w:rsid w:val="00402933"/>
    <w:rsid w:val="00402E2B"/>
    <w:rsid w:val="004033B5"/>
    <w:rsid w:val="00403959"/>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311"/>
    <w:rsid w:val="00452CAC"/>
    <w:rsid w:val="00457565"/>
    <w:rsid w:val="00457B71"/>
    <w:rsid w:val="00465ABC"/>
    <w:rsid w:val="004669E2"/>
    <w:rsid w:val="00470C31"/>
    <w:rsid w:val="004734D0"/>
    <w:rsid w:val="0047556B"/>
    <w:rsid w:val="00477768"/>
    <w:rsid w:val="0048127A"/>
    <w:rsid w:val="00485753"/>
    <w:rsid w:val="00486883"/>
    <w:rsid w:val="00492BC5"/>
    <w:rsid w:val="004964F1"/>
    <w:rsid w:val="0049696D"/>
    <w:rsid w:val="004A16BC"/>
    <w:rsid w:val="004A2B94"/>
    <w:rsid w:val="004A7EBA"/>
    <w:rsid w:val="004B7C0C"/>
    <w:rsid w:val="004C3898"/>
    <w:rsid w:val="004D10DD"/>
    <w:rsid w:val="004D36B1"/>
    <w:rsid w:val="004D7EBD"/>
    <w:rsid w:val="004E2680"/>
    <w:rsid w:val="004E28F9"/>
    <w:rsid w:val="004E462E"/>
    <w:rsid w:val="004E56DC"/>
    <w:rsid w:val="004E76F4"/>
    <w:rsid w:val="004F0B4E"/>
    <w:rsid w:val="004F0B6C"/>
    <w:rsid w:val="004F2078"/>
    <w:rsid w:val="004F4DA3"/>
    <w:rsid w:val="00505DE4"/>
    <w:rsid w:val="00506557"/>
    <w:rsid w:val="0050677A"/>
    <w:rsid w:val="005108D8"/>
    <w:rsid w:val="005116F9"/>
    <w:rsid w:val="005153A7"/>
    <w:rsid w:val="00516489"/>
    <w:rsid w:val="005219CF"/>
    <w:rsid w:val="00534B59"/>
    <w:rsid w:val="00536759"/>
    <w:rsid w:val="00537C62"/>
    <w:rsid w:val="005430E3"/>
    <w:rsid w:val="00546970"/>
    <w:rsid w:val="00547F03"/>
    <w:rsid w:val="00554192"/>
    <w:rsid w:val="00554E19"/>
    <w:rsid w:val="0056121F"/>
    <w:rsid w:val="00572505"/>
    <w:rsid w:val="00575DA6"/>
    <w:rsid w:val="00582809"/>
    <w:rsid w:val="00583278"/>
    <w:rsid w:val="00583D71"/>
    <w:rsid w:val="005857CF"/>
    <w:rsid w:val="0058798C"/>
    <w:rsid w:val="00587C44"/>
    <w:rsid w:val="005900FA"/>
    <w:rsid w:val="005935A4"/>
    <w:rsid w:val="005948C2"/>
    <w:rsid w:val="00595DCA"/>
    <w:rsid w:val="00595FC9"/>
    <w:rsid w:val="0059779B"/>
    <w:rsid w:val="005A209A"/>
    <w:rsid w:val="005A5BFC"/>
    <w:rsid w:val="005A662D"/>
    <w:rsid w:val="005B30CF"/>
    <w:rsid w:val="005B35D7"/>
    <w:rsid w:val="005B392A"/>
    <w:rsid w:val="005B3AA3"/>
    <w:rsid w:val="005B6DD3"/>
    <w:rsid w:val="005B6F83"/>
    <w:rsid w:val="005C6E7A"/>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4CA7"/>
    <w:rsid w:val="0064624E"/>
    <w:rsid w:val="00646CC6"/>
    <w:rsid w:val="00650AB9"/>
    <w:rsid w:val="006523EA"/>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07ED"/>
    <w:rsid w:val="00681003"/>
    <w:rsid w:val="006817C9"/>
    <w:rsid w:val="00683ECE"/>
    <w:rsid w:val="00691F58"/>
    <w:rsid w:val="006946D1"/>
    <w:rsid w:val="00695FC2"/>
    <w:rsid w:val="00696949"/>
    <w:rsid w:val="00697052"/>
    <w:rsid w:val="006A46FB"/>
    <w:rsid w:val="006A5E28"/>
    <w:rsid w:val="006A6585"/>
    <w:rsid w:val="006A697B"/>
    <w:rsid w:val="006A7AFF"/>
    <w:rsid w:val="006B1816"/>
    <w:rsid w:val="006B2099"/>
    <w:rsid w:val="006B24D4"/>
    <w:rsid w:val="006B50CF"/>
    <w:rsid w:val="006B70D2"/>
    <w:rsid w:val="006C03B8"/>
    <w:rsid w:val="006C2243"/>
    <w:rsid w:val="006C5EC9"/>
    <w:rsid w:val="006C6059"/>
    <w:rsid w:val="006C7522"/>
    <w:rsid w:val="006D098B"/>
    <w:rsid w:val="006D6F08"/>
    <w:rsid w:val="006E062C"/>
    <w:rsid w:val="006E1514"/>
    <w:rsid w:val="006E2288"/>
    <w:rsid w:val="006E28B7"/>
    <w:rsid w:val="006E2C5D"/>
    <w:rsid w:val="006E3310"/>
    <w:rsid w:val="006E4E39"/>
    <w:rsid w:val="006E565E"/>
    <w:rsid w:val="006E673D"/>
    <w:rsid w:val="006E6F50"/>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13C0"/>
    <w:rsid w:val="007348B1"/>
    <w:rsid w:val="007362A6"/>
    <w:rsid w:val="00736D7D"/>
    <w:rsid w:val="00737FB0"/>
    <w:rsid w:val="00740E58"/>
    <w:rsid w:val="007445A0"/>
    <w:rsid w:val="0074524B"/>
    <w:rsid w:val="00747C22"/>
    <w:rsid w:val="00747D8B"/>
    <w:rsid w:val="00751228"/>
    <w:rsid w:val="00755841"/>
    <w:rsid w:val="007571E1"/>
    <w:rsid w:val="007604B2"/>
    <w:rsid w:val="007641F9"/>
    <w:rsid w:val="00765281"/>
    <w:rsid w:val="00766BAD"/>
    <w:rsid w:val="007748D4"/>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A5B38"/>
    <w:rsid w:val="007B3D2D"/>
    <w:rsid w:val="007B50AE"/>
    <w:rsid w:val="007B51DF"/>
    <w:rsid w:val="007B7374"/>
    <w:rsid w:val="007C05DD"/>
    <w:rsid w:val="007C1D13"/>
    <w:rsid w:val="007C3D18"/>
    <w:rsid w:val="007C55DF"/>
    <w:rsid w:val="007C60BF"/>
    <w:rsid w:val="007C6A07"/>
    <w:rsid w:val="007C75A1"/>
    <w:rsid w:val="007C77A5"/>
    <w:rsid w:val="007D04E5"/>
    <w:rsid w:val="007D5901"/>
    <w:rsid w:val="007D69C1"/>
    <w:rsid w:val="007D7526"/>
    <w:rsid w:val="007E4610"/>
    <w:rsid w:val="007E4715"/>
    <w:rsid w:val="007E505B"/>
    <w:rsid w:val="007E7091"/>
    <w:rsid w:val="007F2C79"/>
    <w:rsid w:val="007F75D5"/>
    <w:rsid w:val="007F77BA"/>
    <w:rsid w:val="00803FAE"/>
    <w:rsid w:val="0080605F"/>
    <w:rsid w:val="00806EE7"/>
    <w:rsid w:val="008076D3"/>
    <w:rsid w:val="00807786"/>
    <w:rsid w:val="00811FCB"/>
    <w:rsid w:val="008158D6"/>
    <w:rsid w:val="00817196"/>
    <w:rsid w:val="008179F8"/>
    <w:rsid w:val="008235DB"/>
    <w:rsid w:val="00824AB4"/>
    <w:rsid w:val="00825C42"/>
    <w:rsid w:val="00825D25"/>
    <w:rsid w:val="00827D6F"/>
    <w:rsid w:val="008376AC"/>
    <w:rsid w:val="008444E8"/>
    <w:rsid w:val="00844E80"/>
    <w:rsid w:val="00846FE7"/>
    <w:rsid w:val="00856911"/>
    <w:rsid w:val="0086748D"/>
    <w:rsid w:val="008677FD"/>
    <w:rsid w:val="008706D4"/>
    <w:rsid w:val="00870F8A"/>
    <w:rsid w:val="008719A4"/>
    <w:rsid w:val="00871D23"/>
    <w:rsid w:val="00874312"/>
    <w:rsid w:val="0087437C"/>
    <w:rsid w:val="00875CD7"/>
    <w:rsid w:val="00876B4D"/>
    <w:rsid w:val="00877F18"/>
    <w:rsid w:val="008867F3"/>
    <w:rsid w:val="00887039"/>
    <w:rsid w:val="00894A88"/>
    <w:rsid w:val="00895386"/>
    <w:rsid w:val="008A21FF"/>
    <w:rsid w:val="008A2CE2"/>
    <w:rsid w:val="008A30AC"/>
    <w:rsid w:val="008A44B8"/>
    <w:rsid w:val="008A51A8"/>
    <w:rsid w:val="008A54C7"/>
    <w:rsid w:val="008A71AF"/>
    <w:rsid w:val="008A77D8"/>
    <w:rsid w:val="008B0483"/>
    <w:rsid w:val="008B120C"/>
    <w:rsid w:val="008B1BB5"/>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262A"/>
    <w:rsid w:val="0090336B"/>
    <w:rsid w:val="009053AA"/>
    <w:rsid w:val="00906939"/>
    <w:rsid w:val="0090712D"/>
    <w:rsid w:val="00910B7D"/>
    <w:rsid w:val="00911DFB"/>
    <w:rsid w:val="0091328D"/>
    <w:rsid w:val="009139D9"/>
    <w:rsid w:val="00914AD8"/>
    <w:rsid w:val="00916079"/>
    <w:rsid w:val="00917CE9"/>
    <w:rsid w:val="00920BF2"/>
    <w:rsid w:val="00922010"/>
    <w:rsid w:val="00931BD9"/>
    <w:rsid w:val="0093248D"/>
    <w:rsid w:val="00935739"/>
    <w:rsid w:val="00935E61"/>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3044"/>
    <w:rsid w:val="0096430A"/>
    <w:rsid w:val="0096554B"/>
    <w:rsid w:val="0096584A"/>
    <w:rsid w:val="00971F08"/>
    <w:rsid w:val="009721B3"/>
    <w:rsid w:val="0097493A"/>
    <w:rsid w:val="0097603D"/>
    <w:rsid w:val="00976949"/>
    <w:rsid w:val="00980477"/>
    <w:rsid w:val="00981671"/>
    <w:rsid w:val="00982EF9"/>
    <w:rsid w:val="00985253"/>
    <w:rsid w:val="009853B3"/>
    <w:rsid w:val="00985BFD"/>
    <w:rsid w:val="00990630"/>
    <w:rsid w:val="00991761"/>
    <w:rsid w:val="00994139"/>
    <w:rsid w:val="00994DCA"/>
    <w:rsid w:val="009960EC"/>
    <w:rsid w:val="009970DD"/>
    <w:rsid w:val="00997CB2"/>
    <w:rsid w:val="009A0FBA"/>
    <w:rsid w:val="009A1601"/>
    <w:rsid w:val="009A18A7"/>
    <w:rsid w:val="009A462D"/>
    <w:rsid w:val="009A5CBA"/>
    <w:rsid w:val="009A7213"/>
    <w:rsid w:val="009B1F30"/>
    <w:rsid w:val="009B3AC2"/>
    <w:rsid w:val="009B4DF4"/>
    <w:rsid w:val="009B564E"/>
    <w:rsid w:val="009B7E87"/>
    <w:rsid w:val="009C0F1D"/>
    <w:rsid w:val="009C1188"/>
    <w:rsid w:val="009C403E"/>
    <w:rsid w:val="009C6001"/>
    <w:rsid w:val="009C6832"/>
    <w:rsid w:val="009D01F3"/>
    <w:rsid w:val="009D4FF0"/>
    <w:rsid w:val="009D703C"/>
    <w:rsid w:val="009D718F"/>
    <w:rsid w:val="009E068F"/>
    <w:rsid w:val="009E14E0"/>
    <w:rsid w:val="009E35DB"/>
    <w:rsid w:val="009E47A3"/>
    <w:rsid w:val="009F08F3"/>
    <w:rsid w:val="009F344F"/>
    <w:rsid w:val="00A031D8"/>
    <w:rsid w:val="00A048A8"/>
    <w:rsid w:val="00A04F49"/>
    <w:rsid w:val="00A0767D"/>
    <w:rsid w:val="00A13E54"/>
    <w:rsid w:val="00A15745"/>
    <w:rsid w:val="00A1601D"/>
    <w:rsid w:val="00A17F63"/>
    <w:rsid w:val="00A2193B"/>
    <w:rsid w:val="00A2351A"/>
    <w:rsid w:val="00A264A9"/>
    <w:rsid w:val="00A2683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22D2"/>
    <w:rsid w:val="00A739D0"/>
    <w:rsid w:val="00A761D4"/>
    <w:rsid w:val="00A77EC4"/>
    <w:rsid w:val="00A85C6C"/>
    <w:rsid w:val="00A85EF6"/>
    <w:rsid w:val="00A92879"/>
    <w:rsid w:val="00A9442A"/>
    <w:rsid w:val="00A970EB"/>
    <w:rsid w:val="00AA016F"/>
    <w:rsid w:val="00AA1ED6"/>
    <w:rsid w:val="00AA51D6"/>
    <w:rsid w:val="00AB0BC8"/>
    <w:rsid w:val="00AB11CA"/>
    <w:rsid w:val="00AB14D9"/>
    <w:rsid w:val="00AB1861"/>
    <w:rsid w:val="00AB4AB8"/>
    <w:rsid w:val="00AB655E"/>
    <w:rsid w:val="00AC007F"/>
    <w:rsid w:val="00AC2ECD"/>
    <w:rsid w:val="00AC3119"/>
    <w:rsid w:val="00AC395C"/>
    <w:rsid w:val="00AC49FB"/>
    <w:rsid w:val="00AC5A10"/>
    <w:rsid w:val="00AC7789"/>
    <w:rsid w:val="00AD0AA3"/>
    <w:rsid w:val="00AD24F0"/>
    <w:rsid w:val="00AD3F94"/>
    <w:rsid w:val="00AD4A5A"/>
    <w:rsid w:val="00AE27AC"/>
    <w:rsid w:val="00AE2FEB"/>
    <w:rsid w:val="00AE40E0"/>
    <w:rsid w:val="00AE4DBA"/>
    <w:rsid w:val="00AE4F07"/>
    <w:rsid w:val="00AF0198"/>
    <w:rsid w:val="00AF1C5D"/>
    <w:rsid w:val="00AF42D7"/>
    <w:rsid w:val="00B006FE"/>
    <w:rsid w:val="00B007CB"/>
    <w:rsid w:val="00B01481"/>
    <w:rsid w:val="00B02AA9"/>
    <w:rsid w:val="00B02FA3"/>
    <w:rsid w:val="00B03374"/>
    <w:rsid w:val="00B05084"/>
    <w:rsid w:val="00B07B71"/>
    <w:rsid w:val="00B10494"/>
    <w:rsid w:val="00B157F9"/>
    <w:rsid w:val="00B20256"/>
    <w:rsid w:val="00B20D09"/>
    <w:rsid w:val="00B2763F"/>
    <w:rsid w:val="00B27AAC"/>
    <w:rsid w:val="00B30929"/>
    <w:rsid w:val="00B372AA"/>
    <w:rsid w:val="00B40445"/>
    <w:rsid w:val="00B41888"/>
    <w:rsid w:val="00B45A52"/>
    <w:rsid w:val="00B46175"/>
    <w:rsid w:val="00B5393D"/>
    <w:rsid w:val="00B55453"/>
    <w:rsid w:val="00B664C7"/>
    <w:rsid w:val="00B739F6"/>
    <w:rsid w:val="00B75A51"/>
    <w:rsid w:val="00B77DCB"/>
    <w:rsid w:val="00B81A6C"/>
    <w:rsid w:val="00B85DE5"/>
    <w:rsid w:val="00B90F73"/>
    <w:rsid w:val="00B93B59"/>
    <w:rsid w:val="00B9406A"/>
    <w:rsid w:val="00B9676E"/>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6992"/>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1B47"/>
    <w:rsid w:val="00C24D4F"/>
    <w:rsid w:val="00C279B5"/>
    <w:rsid w:val="00C27C45"/>
    <w:rsid w:val="00C3719D"/>
    <w:rsid w:val="00C43C5A"/>
    <w:rsid w:val="00C5056C"/>
    <w:rsid w:val="00C54995"/>
    <w:rsid w:val="00C54D41"/>
    <w:rsid w:val="00C56A06"/>
    <w:rsid w:val="00C60783"/>
    <w:rsid w:val="00C64672"/>
    <w:rsid w:val="00C658B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3DBC"/>
    <w:rsid w:val="00CB7170"/>
    <w:rsid w:val="00CC040E"/>
    <w:rsid w:val="00CC111F"/>
    <w:rsid w:val="00CC2011"/>
    <w:rsid w:val="00CC37B4"/>
    <w:rsid w:val="00CC3EA0"/>
    <w:rsid w:val="00CC7B45"/>
    <w:rsid w:val="00CD1188"/>
    <w:rsid w:val="00CD2ED1"/>
    <w:rsid w:val="00CD337B"/>
    <w:rsid w:val="00CD7A58"/>
    <w:rsid w:val="00CE0424"/>
    <w:rsid w:val="00CE7561"/>
    <w:rsid w:val="00CF1354"/>
    <w:rsid w:val="00CF3B1F"/>
    <w:rsid w:val="00CF3BF6"/>
    <w:rsid w:val="00CF625B"/>
    <w:rsid w:val="00CF687E"/>
    <w:rsid w:val="00D0349B"/>
    <w:rsid w:val="00D10249"/>
    <w:rsid w:val="00D115C3"/>
    <w:rsid w:val="00D11897"/>
    <w:rsid w:val="00D11E49"/>
    <w:rsid w:val="00D12A56"/>
    <w:rsid w:val="00D13135"/>
    <w:rsid w:val="00D13219"/>
    <w:rsid w:val="00D13C9E"/>
    <w:rsid w:val="00D13E4E"/>
    <w:rsid w:val="00D14FFA"/>
    <w:rsid w:val="00D239A7"/>
    <w:rsid w:val="00D23F47"/>
    <w:rsid w:val="00D36E71"/>
    <w:rsid w:val="00D37D87"/>
    <w:rsid w:val="00D40B33"/>
    <w:rsid w:val="00D4318F"/>
    <w:rsid w:val="00D438BF"/>
    <w:rsid w:val="00D440F8"/>
    <w:rsid w:val="00D5457B"/>
    <w:rsid w:val="00D546FF"/>
    <w:rsid w:val="00D55AD5"/>
    <w:rsid w:val="00D576CA"/>
    <w:rsid w:val="00D61AF5"/>
    <w:rsid w:val="00D61B54"/>
    <w:rsid w:val="00D62A54"/>
    <w:rsid w:val="00D652B5"/>
    <w:rsid w:val="00D66155"/>
    <w:rsid w:val="00D708B0"/>
    <w:rsid w:val="00D77B1D"/>
    <w:rsid w:val="00D8021F"/>
    <w:rsid w:val="00D80383"/>
    <w:rsid w:val="00D823C6"/>
    <w:rsid w:val="00D86CA3"/>
    <w:rsid w:val="00D871CE"/>
    <w:rsid w:val="00D9196D"/>
    <w:rsid w:val="00D92194"/>
    <w:rsid w:val="00D92982"/>
    <w:rsid w:val="00DA271A"/>
    <w:rsid w:val="00DA305E"/>
    <w:rsid w:val="00DA5417"/>
    <w:rsid w:val="00DA56E8"/>
    <w:rsid w:val="00DB0A9F"/>
    <w:rsid w:val="00DB377D"/>
    <w:rsid w:val="00DB46BF"/>
    <w:rsid w:val="00DC2D36"/>
    <w:rsid w:val="00DC53EF"/>
    <w:rsid w:val="00DE5608"/>
    <w:rsid w:val="00DE58D0"/>
    <w:rsid w:val="00DE654F"/>
    <w:rsid w:val="00DE71C3"/>
    <w:rsid w:val="00DF0B6E"/>
    <w:rsid w:val="00DF15E0"/>
    <w:rsid w:val="00DF37A0"/>
    <w:rsid w:val="00DF6885"/>
    <w:rsid w:val="00E02EDD"/>
    <w:rsid w:val="00E110E7"/>
    <w:rsid w:val="00E11B20"/>
    <w:rsid w:val="00E17FA2"/>
    <w:rsid w:val="00E22330"/>
    <w:rsid w:val="00E242C3"/>
    <w:rsid w:val="00E30B5A"/>
    <w:rsid w:val="00E3123D"/>
    <w:rsid w:val="00E31461"/>
    <w:rsid w:val="00E31D43"/>
    <w:rsid w:val="00E32608"/>
    <w:rsid w:val="00E3315A"/>
    <w:rsid w:val="00E34188"/>
    <w:rsid w:val="00E349CA"/>
    <w:rsid w:val="00E34B6E"/>
    <w:rsid w:val="00E35559"/>
    <w:rsid w:val="00E3723A"/>
    <w:rsid w:val="00E37860"/>
    <w:rsid w:val="00E446F1"/>
    <w:rsid w:val="00E46886"/>
    <w:rsid w:val="00E47AEF"/>
    <w:rsid w:val="00E53B75"/>
    <w:rsid w:val="00E54E3B"/>
    <w:rsid w:val="00E5689D"/>
    <w:rsid w:val="00E57565"/>
    <w:rsid w:val="00E601CE"/>
    <w:rsid w:val="00E63838"/>
    <w:rsid w:val="00E64434"/>
    <w:rsid w:val="00E64B80"/>
    <w:rsid w:val="00E676CF"/>
    <w:rsid w:val="00E67C51"/>
    <w:rsid w:val="00E72EFC"/>
    <w:rsid w:val="00E7458C"/>
    <w:rsid w:val="00E758EC"/>
    <w:rsid w:val="00E8234C"/>
    <w:rsid w:val="00E8345F"/>
    <w:rsid w:val="00E83AA9"/>
    <w:rsid w:val="00E85928"/>
    <w:rsid w:val="00E87822"/>
    <w:rsid w:val="00E90395"/>
    <w:rsid w:val="00E90E49"/>
    <w:rsid w:val="00E91161"/>
    <w:rsid w:val="00E917F9"/>
    <w:rsid w:val="00E9291C"/>
    <w:rsid w:val="00E93FFE"/>
    <w:rsid w:val="00E94F8A"/>
    <w:rsid w:val="00EA4B16"/>
    <w:rsid w:val="00EA7A41"/>
    <w:rsid w:val="00EB077B"/>
    <w:rsid w:val="00EB4EA2"/>
    <w:rsid w:val="00EB733B"/>
    <w:rsid w:val="00EC27C6"/>
    <w:rsid w:val="00EC391F"/>
    <w:rsid w:val="00EC4207"/>
    <w:rsid w:val="00EC5653"/>
    <w:rsid w:val="00EC71CE"/>
    <w:rsid w:val="00EC77A7"/>
    <w:rsid w:val="00ED1006"/>
    <w:rsid w:val="00EE59C8"/>
    <w:rsid w:val="00EE74AB"/>
    <w:rsid w:val="00EF18FE"/>
    <w:rsid w:val="00EF2C43"/>
    <w:rsid w:val="00EF5787"/>
    <w:rsid w:val="00EF60D0"/>
    <w:rsid w:val="00EF610A"/>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56321"/>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48C"/>
    <w:rsid w:val="00F9056A"/>
    <w:rsid w:val="00F90F8D"/>
    <w:rsid w:val="00F92782"/>
    <w:rsid w:val="00F93AA9"/>
    <w:rsid w:val="00F96985"/>
    <w:rsid w:val="00F97838"/>
    <w:rsid w:val="00FA2BB3"/>
    <w:rsid w:val="00FA60C8"/>
    <w:rsid w:val="00FB4C80"/>
    <w:rsid w:val="00FB4D09"/>
    <w:rsid w:val="00FB5031"/>
    <w:rsid w:val="00FB5F18"/>
    <w:rsid w:val="00FB6A6A"/>
    <w:rsid w:val="00FC7429"/>
    <w:rsid w:val="00FD07F6"/>
    <w:rsid w:val="00FD1EC8"/>
    <w:rsid w:val="00FD47ED"/>
    <w:rsid w:val="00FD74DB"/>
    <w:rsid w:val="00FD7660"/>
    <w:rsid w:val="00FE0655"/>
    <w:rsid w:val="00FE0B9C"/>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43C5A"/>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C43C5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C43C5A"/>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C43C5A"/>
    <w:pPr>
      <w:numPr>
        <w:ilvl w:val="2"/>
      </w:numPr>
      <w:spacing w:before="120"/>
      <w:outlineLvl w:val="2"/>
    </w:pPr>
    <w:rPr>
      <w:sz w:val="24"/>
      <w:szCs w:val="28"/>
    </w:rPr>
  </w:style>
  <w:style w:type="paragraph" w:styleId="Heading4">
    <w:name w:val="heading 4"/>
    <w:basedOn w:val="Heading3"/>
    <w:next w:val="Normal"/>
    <w:qFormat/>
    <w:rsid w:val="00C43C5A"/>
    <w:pPr>
      <w:numPr>
        <w:ilvl w:val="3"/>
      </w:numPr>
      <w:outlineLvl w:val="3"/>
    </w:pPr>
    <w:rPr>
      <w:szCs w:val="24"/>
    </w:rPr>
  </w:style>
  <w:style w:type="paragraph" w:styleId="Heading5">
    <w:name w:val="heading 5"/>
    <w:basedOn w:val="Heading4"/>
    <w:next w:val="Normal"/>
    <w:qFormat/>
    <w:rsid w:val="00C43C5A"/>
    <w:pPr>
      <w:numPr>
        <w:ilvl w:val="4"/>
      </w:numPr>
      <w:outlineLvl w:val="4"/>
    </w:pPr>
    <w:rPr>
      <w:sz w:val="22"/>
      <w:szCs w:val="22"/>
    </w:rPr>
  </w:style>
  <w:style w:type="paragraph" w:styleId="Heading6">
    <w:name w:val="heading 6"/>
    <w:basedOn w:val="Normal"/>
    <w:next w:val="Normal"/>
    <w:qFormat/>
    <w:rsid w:val="00C43C5A"/>
    <w:pPr>
      <w:keepNext/>
      <w:keepLines/>
      <w:numPr>
        <w:ilvl w:val="5"/>
        <w:numId w:val="1"/>
      </w:numPr>
      <w:spacing w:before="120"/>
      <w:outlineLvl w:val="5"/>
    </w:pPr>
    <w:rPr>
      <w:rFonts w:cs="Arial"/>
    </w:rPr>
  </w:style>
  <w:style w:type="paragraph" w:styleId="Heading7">
    <w:name w:val="heading 7"/>
    <w:basedOn w:val="Normal"/>
    <w:next w:val="Normal"/>
    <w:qFormat/>
    <w:rsid w:val="00C43C5A"/>
    <w:pPr>
      <w:keepNext/>
      <w:keepLines/>
      <w:numPr>
        <w:ilvl w:val="6"/>
        <w:numId w:val="1"/>
      </w:numPr>
      <w:spacing w:before="120"/>
      <w:outlineLvl w:val="6"/>
    </w:pPr>
    <w:rPr>
      <w:rFonts w:cs="Arial"/>
    </w:rPr>
  </w:style>
  <w:style w:type="paragraph" w:styleId="Heading8">
    <w:name w:val="heading 8"/>
    <w:basedOn w:val="Heading7"/>
    <w:next w:val="Normal"/>
    <w:qFormat/>
    <w:rsid w:val="00C43C5A"/>
    <w:pPr>
      <w:numPr>
        <w:ilvl w:val="7"/>
      </w:numPr>
      <w:outlineLvl w:val="7"/>
    </w:pPr>
  </w:style>
  <w:style w:type="paragraph" w:styleId="Heading9">
    <w:name w:val="heading 9"/>
    <w:basedOn w:val="Heading8"/>
    <w:next w:val="Normal"/>
    <w:qFormat/>
    <w:rsid w:val="00C43C5A"/>
    <w:pPr>
      <w:numPr>
        <w:ilvl w:val="8"/>
      </w:numPr>
      <w:outlineLvl w:val="8"/>
    </w:pPr>
  </w:style>
  <w:style w:type="character" w:default="1" w:styleId="DefaultParagraphFont">
    <w:name w:val="Default Paragraph Font"/>
    <w:uiPriority w:val="1"/>
    <w:semiHidden/>
    <w:unhideWhenUsed/>
    <w:rsid w:val="00C43C5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43C5A"/>
  </w:style>
  <w:style w:type="paragraph" w:styleId="TOC8">
    <w:name w:val="toc 8"/>
    <w:basedOn w:val="TOC1"/>
    <w:semiHidden/>
    <w:rsid w:val="00C43C5A"/>
    <w:pPr>
      <w:spacing w:before="180"/>
      <w:ind w:left="2693" w:hanging="2693"/>
    </w:pPr>
    <w:rPr>
      <w:b w:val="0"/>
      <w:bCs/>
    </w:rPr>
  </w:style>
  <w:style w:type="paragraph" w:styleId="TOC1">
    <w:name w:val="toc 1"/>
    <w:aliases w:val="Observation TOC2"/>
    <w:uiPriority w:val="39"/>
    <w:rsid w:val="00C43C5A"/>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43C5A"/>
    <w:pPr>
      <w:keepNext/>
      <w:keepLines/>
      <w:spacing w:before="180"/>
      <w:jc w:val="center"/>
    </w:pPr>
  </w:style>
  <w:style w:type="paragraph" w:styleId="Caption">
    <w:name w:val="caption"/>
    <w:basedOn w:val="Normal"/>
    <w:next w:val="Normal"/>
    <w:qFormat/>
    <w:rsid w:val="00C43C5A"/>
    <w:pPr>
      <w:spacing w:after="240"/>
      <w:jc w:val="center"/>
    </w:pPr>
    <w:rPr>
      <w:b/>
      <w:bCs/>
    </w:rPr>
  </w:style>
  <w:style w:type="paragraph" w:styleId="TOC5">
    <w:name w:val="toc 5"/>
    <w:aliases w:val="Observation TOC"/>
    <w:basedOn w:val="TOC4"/>
    <w:semiHidden/>
    <w:rsid w:val="00C43C5A"/>
    <w:pPr>
      <w:tabs>
        <w:tab w:val="right" w:pos="1701"/>
      </w:tabs>
      <w:ind w:left="1701" w:hanging="1701"/>
    </w:pPr>
  </w:style>
  <w:style w:type="paragraph" w:styleId="TOC4">
    <w:name w:val="toc 4"/>
    <w:basedOn w:val="TOC3"/>
    <w:semiHidden/>
    <w:rsid w:val="00C43C5A"/>
    <w:pPr>
      <w:ind w:left="1418" w:hanging="1418"/>
    </w:pPr>
  </w:style>
  <w:style w:type="paragraph" w:styleId="TOC3">
    <w:name w:val="toc 3"/>
    <w:basedOn w:val="TOC2"/>
    <w:semiHidden/>
    <w:rsid w:val="00C43C5A"/>
    <w:pPr>
      <w:ind w:left="1134" w:hanging="1134"/>
    </w:pPr>
  </w:style>
  <w:style w:type="paragraph" w:styleId="TOC2">
    <w:name w:val="toc 2"/>
    <w:basedOn w:val="TOC1"/>
    <w:semiHidden/>
    <w:rsid w:val="00C43C5A"/>
    <w:pPr>
      <w:keepNext w:val="0"/>
      <w:spacing w:before="0"/>
      <w:ind w:left="851" w:hanging="851"/>
    </w:pPr>
    <w:rPr>
      <w:szCs w:val="20"/>
    </w:rPr>
  </w:style>
  <w:style w:type="paragraph" w:styleId="Index2">
    <w:name w:val="index 2"/>
    <w:basedOn w:val="Index1"/>
    <w:semiHidden/>
    <w:rsid w:val="00C43C5A"/>
    <w:pPr>
      <w:ind w:left="284"/>
    </w:pPr>
  </w:style>
  <w:style w:type="paragraph" w:styleId="Index1">
    <w:name w:val="index 1"/>
    <w:basedOn w:val="Normal"/>
    <w:semiHidden/>
    <w:rsid w:val="00C43C5A"/>
    <w:pPr>
      <w:keepLines/>
      <w:spacing w:after="0"/>
    </w:pPr>
  </w:style>
  <w:style w:type="paragraph" w:styleId="DocumentMap">
    <w:name w:val="Document Map"/>
    <w:basedOn w:val="Normal"/>
    <w:semiHidden/>
    <w:rsid w:val="00C43C5A"/>
    <w:pPr>
      <w:shd w:val="clear" w:color="auto" w:fill="000080"/>
    </w:pPr>
    <w:rPr>
      <w:rFonts w:ascii="Tahoma" w:hAnsi="Tahoma" w:cs="Tahoma"/>
    </w:rPr>
  </w:style>
  <w:style w:type="paragraph" w:styleId="ListNumber2">
    <w:name w:val="List Number 2"/>
    <w:basedOn w:val="ListNumber"/>
    <w:rsid w:val="00C43C5A"/>
    <w:pPr>
      <w:ind w:left="851"/>
    </w:pPr>
  </w:style>
  <w:style w:type="paragraph" w:styleId="ListNumber">
    <w:name w:val="List Number"/>
    <w:basedOn w:val="List"/>
    <w:rsid w:val="00C43C5A"/>
  </w:style>
  <w:style w:type="paragraph" w:styleId="List">
    <w:name w:val="List"/>
    <w:basedOn w:val="Normal"/>
    <w:rsid w:val="00C43C5A"/>
    <w:pPr>
      <w:ind w:left="568" w:hanging="284"/>
    </w:pPr>
  </w:style>
  <w:style w:type="paragraph" w:styleId="Header">
    <w:name w:val="header"/>
    <w:rsid w:val="00C43C5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43C5A"/>
    <w:rPr>
      <w:b/>
      <w:bCs/>
      <w:position w:val="6"/>
      <w:sz w:val="16"/>
      <w:szCs w:val="16"/>
    </w:rPr>
  </w:style>
  <w:style w:type="paragraph" w:styleId="FootnoteText">
    <w:name w:val="footnote text"/>
    <w:basedOn w:val="Normal"/>
    <w:semiHidden/>
    <w:rsid w:val="00C43C5A"/>
    <w:pPr>
      <w:keepLines/>
      <w:spacing w:after="0"/>
      <w:ind w:left="454" w:hanging="454"/>
    </w:pPr>
    <w:rPr>
      <w:sz w:val="16"/>
      <w:szCs w:val="16"/>
    </w:rPr>
  </w:style>
  <w:style w:type="paragraph" w:customStyle="1" w:styleId="3GPPHeader">
    <w:name w:val="3GPP_Header"/>
    <w:basedOn w:val="Normal"/>
    <w:qFormat/>
    <w:rsid w:val="00C43C5A"/>
    <w:pPr>
      <w:tabs>
        <w:tab w:val="left" w:pos="1800"/>
        <w:tab w:val="right" w:pos="9360"/>
      </w:tabs>
      <w:spacing w:after="0"/>
    </w:pPr>
    <w:rPr>
      <w:rFonts w:ascii="Arial" w:hAnsi="Arial"/>
      <w:b/>
    </w:rPr>
  </w:style>
  <w:style w:type="paragraph" w:styleId="TOC9">
    <w:name w:val="toc 9"/>
    <w:basedOn w:val="TOC8"/>
    <w:semiHidden/>
    <w:rsid w:val="00C43C5A"/>
    <w:pPr>
      <w:ind w:left="1418" w:hanging="1418"/>
    </w:pPr>
  </w:style>
  <w:style w:type="paragraph" w:styleId="TOC6">
    <w:name w:val="toc 6"/>
    <w:basedOn w:val="TOC5"/>
    <w:next w:val="Normal"/>
    <w:semiHidden/>
    <w:rsid w:val="00C43C5A"/>
    <w:pPr>
      <w:ind w:left="1985" w:hanging="1985"/>
    </w:pPr>
  </w:style>
  <w:style w:type="paragraph" w:styleId="TOC7">
    <w:name w:val="toc 7"/>
    <w:basedOn w:val="TOC6"/>
    <w:next w:val="Normal"/>
    <w:semiHidden/>
    <w:rsid w:val="00C43C5A"/>
    <w:pPr>
      <w:ind w:left="2268" w:hanging="2268"/>
    </w:pPr>
  </w:style>
  <w:style w:type="paragraph" w:styleId="ListBullet2">
    <w:name w:val="List Bullet 2"/>
    <w:basedOn w:val="ListBullet"/>
    <w:rsid w:val="00C43C5A"/>
    <w:pPr>
      <w:numPr>
        <w:numId w:val="6"/>
      </w:numPr>
    </w:pPr>
  </w:style>
  <w:style w:type="paragraph" w:styleId="ListBullet">
    <w:name w:val="List Bullet"/>
    <w:basedOn w:val="BodyText"/>
    <w:rsid w:val="00C43C5A"/>
    <w:pPr>
      <w:numPr>
        <w:numId w:val="5"/>
      </w:numPr>
    </w:pPr>
  </w:style>
  <w:style w:type="paragraph" w:styleId="ListBullet3">
    <w:name w:val="List Bullet 3"/>
    <w:basedOn w:val="ListBullet2"/>
    <w:rsid w:val="00C43C5A"/>
    <w:pPr>
      <w:numPr>
        <w:numId w:val="7"/>
      </w:numPr>
    </w:pPr>
  </w:style>
  <w:style w:type="paragraph" w:customStyle="1" w:styleId="EQ">
    <w:name w:val="EQ"/>
    <w:basedOn w:val="Normal"/>
    <w:next w:val="Normal"/>
    <w:rsid w:val="00C43C5A"/>
    <w:pPr>
      <w:keepLines/>
      <w:tabs>
        <w:tab w:val="center" w:pos="4536"/>
        <w:tab w:val="right" w:pos="9072"/>
      </w:tabs>
      <w:spacing w:after="180"/>
      <w:jc w:val="left"/>
    </w:pPr>
    <w:rPr>
      <w:noProof/>
      <w:lang w:eastAsia="en-US"/>
    </w:rPr>
  </w:style>
  <w:style w:type="paragraph" w:styleId="List2">
    <w:name w:val="List 2"/>
    <w:basedOn w:val="List"/>
    <w:rsid w:val="00C43C5A"/>
    <w:pPr>
      <w:ind w:left="851"/>
    </w:pPr>
  </w:style>
  <w:style w:type="paragraph" w:styleId="List3">
    <w:name w:val="List 3"/>
    <w:basedOn w:val="List2"/>
    <w:rsid w:val="00C43C5A"/>
    <w:pPr>
      <w:ind w:left="1135"/>
    </w:pPr>
  </w:style>
  <w:style w:type="paragraph" w:styleId="List4">
    <w:name w:val="List 4"/>
    <w:basedOn w:val="List3"/>
    <w:rsid w:val="00C43C5A"/>
    <w:pPr>
      <w:ind w:left="1418"/>
    </w:pPr>
  </w:style>
  <w:style w:type="paragraph" w:styleId="List5">
    <w:name w:val="List 5"/>
    <w:basedOn w:val="List4"/>
    <w:rsid w:val="00C43C5A"/>
    <w:pPr>
      <w:ind w:left="1702"/>
    </w:pPr>
  </w:style>
  <w:style w:type="paragraph" w:customStyle="1" w:styleId="EditorsNote">
    <w:name w:val="Editor's Note"/>
    <w:basedOn w:val="Normal"/>
    <w:rsid w:val="00C43C5A"/>
    <w:pPr>
      <w:keepLines/>
      <w:spacing w:after="180"/>
      <w:ind w:left="1135" w:hanging="851"/>
      <w:jc w:val="left"/>
    </w:pPr>
    <w:rPr>
      <w:color w:val="FF0000"/>
      <w:lang w:eastAsia="en-US"/>
    </w:rPr>
  </w:style>
  <w:style w:type="paragraph" w:styleId="ListBullet4">
    <w:name w:val="List Bullet 4"/>
    <w:basedOn w:val="ListBullet3"/>
    <w:rsid w:val="00C43C5A"/>
    <w:pPr>
      <w:numPr>
        <w:numId w:val="8"/>
      </w:numPr>
    </w:pPr>
  </w:style>
  <w:style w:type="paragraph" w:styleId="ListBullet5">
    <w:name w:val="List Bullet 5"/>
    <w:basedOn w:val="ListBullet4"/>
    <w:rsid w:val="00C43C5A"/>
    <w:pPr>
      <w:numPr>
        <w:numId w:val="4"/>
      </w:numPr>
    </w:pPr>
  </w:style>
  <w:style w:type="paragraph" w:styleId="Footer">
    <w:name w:val="footer"/>
    <w:basedOn w:val="Header"/>
    <w:semiHidden/>
    <w:rsid w:val="00C43C5A"/>
    <w:pPr>
      <w:jc w:val="center"/>
    </w:pPr>
    <w:rPr>
      <w:i/>
      <w:iCs/>
    </w:rPr>
  </w:style>
  <w:style w:type="paragraph" w:customStyle="1" w:styleId="Reference">
    <w:name w:val="Reference"/>
    <w:basedOn w:val="Normal"/>
    <w:qFormat/>
    <w:rsid w:val="00C43C5A"/>
    <w:pPr>
      <w:numPr>
        <w:numId w:val="2"/>
      </w:numPr>
    </w:pPr>
  </w:style>
  <w:style w:type="paragraph" w:styleId="BalloonText">
    <w:name w:val="Balloon Text"/>
    <w:basedOn w:val="Normal"/>
    <w:semiHidden/>
    <w:rsid w:val="00C43C5A"/>
    <w:rPr>
      <w:rFonts w:ascii="Tahoma" w:hAnsi="Tahoma" w:cs="Tahoma"/>
      <w:sz w:val="16"/>
      <w:szCs w:val="16"/>
    </w:rPr>
  </w:style>
  <w:style w:type="character" w:styleId="PageNumber">
    <w:name w:val="page number"/>
    <w:basedOn w:val="DefaultParagraphFont"/>
    <w:semiHidden/>
    <w:rsid w:val="00C43C5A"/>
  </w:style>
  <w:style w:type="paragraph" w:styleId="BodyText">
    <w:name w:val="Body Text"/>
    <w:basedOn w:val="Normal"/>
    <w:link w:val="BodyTextChar"/>
    <w:qFormat/>
    <w:rsid w:val="00C43C5A"/>
  </w:style>
  <w:style w:type="character" w:styleId="Hyperlink">
    <w:name w:val="Hyperlink"/>
    <w:uiPriority w:val="99"/>
    <w:rsid w:val="00C43C5A"/>
    <w:rPr>
      <w:color w:val="0000FF"/>
      <w:u w:val="single"/>
      <w:lang w:val="en-GB"/>
    </w:rPr>
  </w:style>
  <w:style w:type="character" w:styleId="FollowedHyperlink">
    <w:name w:val="FollowedHyperlink"/>
    <w:semiHidden/>
    <w:rsid w:val="00C43C5A"/>
    <w:rPr>
      <w:color w:val="FF0000"/>
      <w:u w:val="single"/>
    </w:rPr>
  </w:style>
  <w:style w:type="character" w:styleId="CommentReference">
    <w:name w:val="annotation reference"/>
    <w:semiHidden/>
    <w:rsid w:val="00C43C5A"/>
    <w:rPr>
      <w:sz w:val="16"/>
      <w:szCs w:val="16"/>
    </w:rPr>
  </w:style>
  <w:style w:type="paragraph" w:styleId="CommentText">
    <w:name w:val="annotation text"/>
    <w:basedOn w:val="Normal"/>
    <w:semiHidden/>
    <w:rsid w:val="00C43C5A"/>
  </w:style>
  <w:style w:type="paragraph" w:styleId="CommentSubject">
    <w:name w:val="annotation subject"/>
    <w:basedOn w:val="CommentText"/>
    <w:next w:val="CommentText"/>
    <w:semiHidden/>
    <w:rsid w:val="00C43C5A"/>
    <w:rPr>
      <w:b/>
      <w:bCs/>
    </w:rPr>
  </w:style>
  <w:style w:type="character" w:customStyle="1" w:styleId="Heading1Char">
    <w:name w:val="Heading 1 Char"/>
    <w:link w:val="Heading1"/>
    <w:rsid w:val="00C43C5A"/>
    <w:rPr>
      <w:rFonts w:ascii="Arial" w:hAnsi="Arial" w:cs="Arial"/>
      <w:sz w:val="32"/>
      <w:szCs w:val="36"/>
      <w:lang w:val="en-GB" w:eastAsia="zh-CN"/>
    </w:rPr>
  </w:style>
  <w:style w:type="paragraph" w:customStyle="1" w:styleId="B1">
    <w:name w:val="B1"/>
    <w:basedOn w:val="List"/>
    <w:rsid w:val="00C43C5A"/>
    <w:pPr>
      <w:spacing w:after="180"/>
      <w:jc w:val="left"/>
    </w:pPr>
    <w:rPr>
      <w:lang w:eastAsia="en-US"/>
    </w:rPr>
  </w:style>
  <w:style w:type="paragraph" w:customStyle="1" w:styleId="B2">
    <w:name w:val="B2"/>
    <w:basedOn w:val="List2"/>
    <w:rsid w:val="00C43C5A"/>
    <w:pPr>
      <w:spacing w:after="180"/>
      <w:jc w:val="left"/>
    </w:pPr>
    <w:rPr>
      <w:lang w:eastAsia="en-US"/>
    </w:rPr>
  </w:style>
  <w:style w:type="paragraph" w:customStyle="1" w:styleId="B3">
    <w:name w:val="B3"/>
    <w:basedOn w:val="List3"/>
    <w:rsid w:val="00C43C5A"/>
    <w:pPr>
      <w:spacing w:after="180"/>
      <w:jc w:val="left"/>
    </w:pPr>
    <w:rPr>
      <w:lang w:eastAsia="en-US"/>
    </w:rPr>
  </w:style>
  <w:style w:type="paragraph" w:customStyle="1" w:styleId="B4">
    <w:name w:val="B4"/>
    <w:basedOn w:val="List4"/>
    <w:rsid w:val="00C43C5A"/>
    <w:pPr>
      <w:spacing w:after="180"/>
      <w:jc w:val="left"/>
    </w:pPr>
    <w:rPr>
      <w:lang w:eastAsia="en-US"/>
    </w:rPr>
  </w:style>
  <w:style w:type="paragraph" w:customStyle="1" w:styleId="Proposal">
    <w:name w:val="Proposal"/>
    <w:basedOn w:val="Normal"/>
    <w:qFormat/>
    <w:rsid w:val="00C43C5A"/>
    <w:pPr>
      <w:numPr>
        <w:numId w:val="3"/>
      </w:numPr>
      <w:tabs>
        <w:tab w:val="clear" w:pos="1304"/>
        <w:tab w:val="left" w:pos="1701"/>
      </w:tabs>
      <w:ind w:left="1701" w:hanging="1701"/>
    </w:pPr>
    <w:rPr>
      <w:b/>
      <w:bCs/>
    </w:rPr>
  </w:style>
  <w:style w:type="character" w:customStyle="1" w:styleId="BodyTextChar">
    <w:name w:val="Body Text Char"/>
    <w:link w:val="BodyText"/>
    <w:rsid w:val="00C43C5A"/>
    <w:rPr>
      <w:rFonts w:ascii="Times New Roman" w:hAnsi="Times New Roman"/>
      <w:lang w:val="en-GB" w:eastAsia="zh-CN"/>
    </w:rPr>
  </w:style>
  <w:style w:type="paragraph" w:customStyle="1" w:styleId="B5">
    <w:name w:val="B5"/>
    <w:basedOn w:val="List5"/>
    <w:rsid w:val="00C43C5A"/>
    <w:pPr>
      <w:spacing w:after="180"/>
      <w:jc w:val="left"/>
    </w:pPr>
    <w:rPr>
      <w:lang w:eastAsia="en-US"/>
    </w:rPr>
  </w:style>
  <w:style w:type="paragraph" w:customStyle="1" w:styleId="EX">
    <w:name w:val="EX"/>
    <w:basedOn w:val="Normal"/>
    <w:rsid w:val="00C43C5A"/>
    <w:pPr>
      <w:keepLines/>
      <w:spacing w:after="180"/>
      <w:ind w:left="1702" w:hanging="1418"/>
      <w:jc w:val="left"/>
    </w:pPr>
    <w:rPr>
      <w:lang w:eastAsia="en-US"/>
    </w:rPr>
  </w:style>
  <w:style w:type="paragraph" w:customStyle="1" w:styleId="EW">
    <w:name w:val="EW"/>
    <w:basedOn w:val="EX"/>
    <w:rsid w:val="00C43C5A"/>
    <w:pPr>
      <w:spacing w:after="0"/>
    </w:pPr>
  </w:style>
  <w:style w:type="paragraph" w:customStyle="1" w:styleId="TAL">
    <w:name w:val="TAL"/>
    <w:basedOn w:val="Normal"/>
    <w:rsid w:val="00C43C5A"/>
    <w:pPr>
      <w:keepNext/>
      <w:keepLines/>
      <w:spacing w:after="0"/>
      <w:jc w:val="left"/>
    </w:pPr>
    <w:rPr>
      <w:sz w:val="18"/>
      <w:lang w:eastAsia="en-US"/>
    </w:rPr>
  </w:style>
  <w:style w:type="paragraph" w:customStyle="1" w:styleId="TAC">
    <w:name w:val="TAC"/>
    <w:basedOn w:val="TAL"/>
    <w:rsid w:val="00C43C5A"/>
    <w:pPr>
      <w:jc w:val="center"/>
    </w:pPr>
  </w:style>
  <w:style w:type="paragraph" w:customStyle="1" w:styleId="TAH">
    <w:name w:val="TAH"/>
    <w:basedOn w:val="TAC"/>
    <w:rsid w:val="00C43C5A"/>
    <w:rPr>
      <w:b/>
    </w:rPr>
  </w:style>
  <w:style w:type="paragraph" w:customStyle="1" w:styleId="TAN">
    <w:name w:val="TAN"/>
    <w:basedOn w:val="TAL"/>
    <w:rsid w:val="00C43C5A"/>
    <w:pPr>
      <w:ind w:left="851" w:hanging="851"/>
    </w:pPr>
  </w:style>
  <w:style w:type="paragraph" w:customStyle="1" w:styleId="TAR">
    <w:name w:val="TAR"/>
    <w:basedOn w:val="TAL"/>
    <w:rsid w:val="00C43C5A"/>
    <w:pPr>
      <w:jc w:val="right"/>
    </w:pPr>
  </w:style>
  <w:style w:type="paragraph" w:customStyle="1" w:styleId="TH">
    <w:name w:val="TH"/>
    <w:basedOn w:val="Normal"/>
    <w:rsid w:val="00C43C5A"/>
    <w:pPr>
      <w:keepNext/>
      <w:keepLines/>
      <w:spacing w:before="60" w:after="180"/>
      <w:jc w:val="center"/>
    </w:pPr>
    <w:rPr>
      <w:b/>
      <w:lang w:eastAsia="en-US"/>
    </w:rPr>
  </w:style>
  <w:style w:type="paragraph" w:customStyle="1" w:styleId="TF">
    <w:name w:val="TF"/>
    <w:basedOn w:val="TH"/>
    <w:rsid w:val="00C43C5A"/>
    <w:pPr>
      <w:keepNext w:val="0"/>
      <w:spacing w:before="0" w:after="240"/>
    </w:pPr>
  </w:style>
  <w:style w:type="paragraph" w:customStyle="1" w:styleId="TT">
    <w:name w:val="TT"/>
    <w:basedOn w:val="Heading1"/>
    <w:next w:val="Normal"/>
    <w:rsid w:val="00C43C5A"/>
    <w:pPr>
      <w:numPr>
        <w:numId w:val="0"/>
      </w:numPr>
      <w:ind w:left="1134" w:hanging="1134"/>
      <w:outlineLvl w:val="9"/>
    </w:pPr>
    <w:rPr>
      <w:rFonts w:cs="Times New Roman"/>
      <w:szCs w:val="20"/>
      <w:lang w:eastAsia="en-US"/>
    </w:rPr>
  </w:style>
  <w:style w:type="paragraph" w:customStyle="1" w:styleId="ZA">
    <w:name w:val="ZA"/>
    <w:rsid w:val="00C43C5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43C5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43C5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43C5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43C5A"/>
  </w:style>
  <w:style w:type="paragraph" w:customStyle="1" w:styleId="ZH">
    <w:name w:val="ZH"/>
    <w:rsid w:val="00C43C5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43C5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43C5A"/>
    <w:pPr>
      <w:framePr w:hRule="auto" w:wrap="notBeside" w:y="852"/>
    </w:pPr>
    <w:rPr>
      <w:i w:val="0"/>
      <w:sz w:val="40"/>
    </w:rPr>
  </w:style>
  <w:style w:type="paragraph" w:customStyle="1" w:styleId="ZU">
    <w:name w:val="ZU"/>
    <w:rsid w:val="00C43C5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43C5A"/>
    <w:pPr>
      <w:framePr w:wrap="notBeside" w:y="16161"/>
    </w:pPr>
  </w:style>
  <w:style w:type="paragraph" w:customStyle="1" w:styleId="FP">
    <w:name w:val="FP"/>
    <w:basedOn w:val="Normal"/>
    <w:rsid w:val="00C43C5A"/>
    <w:pPr>
      <w:spacing w:after="0"/>
      <w:jc w:val="left"/>
    </w:pPr>
    <w:rPr>
      <w:lang w:eastAsia="en-US"/>
    </w:rPr>
  </w:style>
  <w:style w:type="paragraph" w:customStyle="1" w:styleId="Observation">
    <w:name w:val="Observation"/>
    <w:basedOn w:val="Proposal"/>
    <w:qFormat/>
    <w:rsid w:val="00C43C5A"/>
    <w:pPr>
      <w:numPr>
        <w:numId w:val="13"/>
      </w:numPr>
      <w:ind w:left="1701" w:hanging="1701"/>
    </w:pPr>
  </w:style>
  <w:style w:type="paragraph" w:styleId="TableofFigures">
    <w:name w:val="table of figures"/>
    <w:basedOn w:val="Normal"/>
    <w:next w:val="Normal"/>
    <w:uiPriority w:val="99"/>
    <w:rsid w:val="00C43C5A"/>
    <w:pPr>
      <w:ind w:left="1418" w:hanging="1418"/>
      <w:jc w:val="left"/>
    </w:pPr>
    <w:rPr>
      <w:b/>
    </w:rPr>
  </w:style>
  <w:style w:type="paragraph" w:styleId="Index4">
    <w:name w:val="index 4"/>
    <w:basedOn w:val="Normal"/>
    <w:next w:val="Normal"/>
    <w:autoRedefine/>
    <w:rsid w:val="00C43C5A"/>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paragraph" w:customStyle="1" w:styleId="IvDbodytext">
    <w:name w:val="IvD bodytext"/>
    <w:basedOn w:val="BodyText"/>
    <w:link w:val="IvDbodytextChar"/>
    <w:qFormat/>
    <w:rsid w:val="006523E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lang w:val="en-US" w:eastAsia="en-US"/>
    </w:rPr>
  </w:style>
  <w:style w:type="character" w:customStyle="1" w:styleId="IvDbodytextChar">
    <w:name w:val="IvD bodytext Char"/>
    <w:basedOn w:val="DefaultParagraphFont"/>
    <w:link w:val="IvDbodytext"/>
    <w:rsid w:val="006523EA"/>
    <w:rPr>
      <w:rFonts w:ascii="Arial" w:hAnsi="Arial"/>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6080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R1-xxxxxx Contribution Template.dotx</Template>
  <TotalTime>1</TotalTime>
  <Pages>13</Pages>
  <Words>5626</Words>
  <Characters>32073</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37624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Stephen Grant</cp:lastModifiedBy>
  <cp:revision>3</cp:revision>
  <cp:lastPrinted>2008-01-31T15:09:00Z</cp:lastPrinted>
  <dcterms:created xsi:type="dcterms:W3CDTF">2017-09-12T03:26:00Z</dcterms:created>
  <dcterms:modified xsi:type="dcterms:W3CDTF">2017-09-12T03:33:00Z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2017-09-10T22:00:00Z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